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6CB5" w14:textId="6291DE6F" w:rsidR="00A0750F" w:rsidRPr="0052514D" w:rsidRDefault="00115597" w:rsidP="00A0750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Toc508617208"/>
      <w:bookmarkStart w:id="1" w:name="_Hlk132042521"/>
      <w:bookmarkStart w:id="2" w:name="_Hlk166071962"/>
      <w:r w:rsidRPr="0052514D">
        <w:rPr>
          <w:rFonts w:eastAsia="宋体" w:cs="Arial"/>
          <w:sz w:val="24"/>
          <w:szCs w:val="24"/>
          <w:lang w:eastAsia="zh-CN"/>
        </w:rPr>
        <w:t>3</w:t>
      </w:r>
      <w:r>
        <w:rPr>
          <w:rFonts w:eastAsia="宋体" w:cs="Arial"/>
          <w:sz w:val="24"/>
          <w:szCs w:val="24"/>
          <w:lang w:eastAsia="zh-CN"/>
        </w:rPr>
        <w:t>GPP TSG-RAN WG4 Meeting #112bis</w:t>
      </w:r>
      <w:r w:rsidR="00A0750F" w:rsidRPr="0052514D">
        <w:rPr>
          <w:rFonts w:eastAsia="宋体" w:cs="Arial"/>
          <w:sz w:val="24"/>
          <w:szCs w:val="24"/>
          <w:lang w:eastAsia="zh-CN"/>
        </w:rPr>
        <w:tab/>
        <w:t>R</w:t>
      </w:r>
      <w:r w:rsidR="00B71DAE" w:rsidRPr="00B71DAE">
        <w:rPr>
          <w:rFonts w:eastAsia="宋体" w:cs="Arial"/>
          <w:sz w:val="24"/>
          <w:szCs w:val="24"/>
          <w:lang w:eastAsia="zh-CN"/>
        </w:rPr>
        <w:t>4-2415030</w:t>
      </w:r>
    </w:p>
    <w:p w14:paraId="5E9E7168" w14:textId="77777777" w:rsidR="006B2783" w:rsidRPr="0052514D" w:rsidRDefault="006B2783" w:rsidP="006B2783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242DF816" w14:textId="04F7058A" w:rsidR="00A0750F" w:rsidRPr="006D409C" w:rsidRDefault="00A0750F" w:rsidP="00A0750F">
      <w:pPr>
        <w:tabs>
          <w:tab w:val="left" w:pos="1985"/>
        </w:tabs>
        <w:spacing w:before="60" w:after="60"/>
        <w:rPr>
          <w:rFonts w:ascii="Arial" w:eastAsia="宋体" w:hAnsi="Arial" w:cs="Arial"/>
          <w:b/>
        </w:rPr>
      </w:pPr>
      <w:r w:rsidRPr="006D409C">
        <w:rPr>
          <w:rFonts w:ascii="Arial" w:eastAsia="宋体" w:hAnsi="Arial" w:cs="Arial"/>
          <w:b/>
        </w:rPr>
        <w:t>Agenda Item:</w:t>
      </w:r>
      <w:r w:rsidRPr="006D409C">
        <w:rPr>
          <w:rFonts w:ascii="Arial" w:eastAsia="宋体" w:hAnsi="Arial" w:cs="Arial"/>
          <w:b/>
        </w:rPr>
        <w:tab/>
      </w:r>
      <w:r w:rsidR="006B2783">
        <w:rPr>
          <w:rFonts w:ascii="Arial" w:eastAsia="宋体" w:hAnsi="Arial" w:cs="Arial"/>
          <w:b/>
        </w:rPr>
        <w:t>6</w:t>
      </w:r>
      <w:r>
        <w:rPr>
          <w:rFonts w:ascii="Arial" w:eastAsia="宋体" w:hAnsi="Arial" w:cs="Arial"/>
          <w:b/>
        </w:rPr>
        <w:t>.17.</w:t>
      </w:r>
      <w:r w:rsidR="00530AD6">
        <w:rPr>
          <w:rFonts w:ascii="Arial" w:eastAsia="宋体" w:hAnsi="Arial" w:cs="Arial"/>
          <w:b/>
        </w:rPr>
        <w:t>4</w:t>
      </w:r>
      <w:r w:rsidR="006B2783">
        <w:rPr>
          <w:rFonts w:ascii="Arial" w:eastAsia="宋体" w:hAnsi="Arial" w:cs="Arial"/>
          <w:b/>
        </w:rPr>
        <w:t>.</w:t>
      </w:r>
      <w:r w:rsidR="00530AD6">
        <w:rPr>
          <w:rFonts w:ascii="Arial" w:eastAsia="宋体" w:hAnsi="Arial" w:cs="Arial"/>
          <w:b/>
        </w:rPr>
        <w:t>1</w:t>
      </w:r>
    </w:p>
    <w:p w14:paraId="12931872" w14:textId="77777777" w:rsidR="00A0750F" w:rsidRPr="006D409C" w:rsidRDefault="00A0750F" w:rsidP="00A0750F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 w:rsidRPr="006D409C">
        <w:rPr>
          <w:rFonts w:ascii="Arial" w:hAnsi="Arial" w:cs="Arial"/>
          <w:b/>
        </w:rPr>
        <w:t xml:space="preserve">Source: </w:t>
      </w:r>
      <w:r w:rsidRPr="006D409C">
        <w:rPr>
          <w:rFonts w:ascii="Arial" w:hAnsi="Arial" w:cs="Arial"/>
          <w:b/>
        </w:rPr>
        <w:tab/>
      </w:r>
      <w:r w:rsidRPr="007463D3">
        <w:rPr>
          <w:rFonts w:ascii="Arial" w:hAnsi="Arial" w:cs="Arial"/>
          <w:b/>
        </w:rPr>
        <w:t>OPPO</w:t>
      </w:r>
    </w:p>
    <w:p w14:paraId="301D8696" w14:textId="107CCB51" w:rsidR="00A0750F" w:rsidRPr="006D409C" w:rsidRDefault="00A0750F" w:rsidP="00A0750F">
      <w:pPr>
        <w:tabs>
          <w:tab w:val="left" w:pos="1985"/>
        </w:tabs>
        <w:spacing w:before="60" w:after="60"/>
        <w:rPr>
          <w:rFonts w:ascii="Arial" w:eastAsia="宋体" w:hAnsi="Arial" w:cs="Arial"/>
        </w:rPr>
      </w:pPr>
      <w:r w:rsidRPr="006D409C">
        <w:rPr>
          <w:rFonts w:ascii="Arial" w:hAnsi="Arial" w:cs="Arial"/>
          <w:b/>
        </w:rPr>
        <w:t>Title:</w:t>
      </w:r>
      <w:r w:rsidRPr="006D409C">
        <w:rPr>
          <w:rFonts w:ascii="Arial" w:hAnsi="Arial" w:cs="Arial"/>
        </w:rPr>
        <w:t xml:space="preserve"> </w:t>
      </w:r>
      <w:r w:rsidRPr="006D409C">
        <w:rPr>
          <w:rFonts w:ascii="Arial" w:hAnsi="Arial" w:cs="Arial"/>
        </w:rPr>
        <w:tab/>
      </w:r>
      <w:r w:rsidR="00530AD6" w:rsidRPr="00530AD6">
        <w:rPr>
          <w:rFonts w:ascii="Arial" w:hAnsi="Arial" w:cs="Arial"/>
          <w:b/>
          <w:lang w:eastAsia="ja-JP"/>
        </w:rPr>
        <w:t>RRM core requirements for beam management</w:t>
      </w:r>
    </w:p>
    <w:p w14:paraId="77C0F2AB" w14:textId="6073A880" w:rsidR="00A0750F" w:rsidRDefault="00A0750F" w:rsidP="00A0750F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6D409C">
        <w:rPr>
          <w:rFonts w:ascii="Arial" w:hAnsi="Arial" w:cs="Arial"/>
          <w:b/>
        </w:rPr>
        <w:t>Document for:</w:t>
      </w:r>
      <w:r w:rsidRPr="006D409C">
        <w:rPr>
          <w:rFonts w:ascii="Arial" w:hAnsi="Arial" w:cs="Arial"/>
        </w:rPr>
        <w:tab/>
      </w:r>
      <w:r w:rsidRPr="006D409C">
        <w:rPr>
          <w:rFonts w:ascii="Arial" w:hAnsi="Arial" w:cs="Arial"/>
          <w:b/>
        </w:rPr>
        <w:t>Approval</w:t>
      </w:r>
    </w:p>
    <w:p w14:paraId="50142937" w14:textId="307E0058" w:rsidR="00115597" w:rsidRDefault="00115597" w:rsidP="00A0750F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</w:p>
    <w:p w14:paraId="05CFB76E" w14:textId="77777777" w:rsidR="0024123E" w:rsidRPr="00815DDC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724BCD0D" w14:textId="77777777" w:rsidR="00530AD6" w:rsidRPr="00696892" w:rsidRDefault="00530AD6" w:rsidP="00530AD6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63071A">
        <w:rPr>
          <w:rFonts w:eastAsiaTheme="minorEastAsia"/>
        </w:rPr>
        <w:t>In 3GPP RAN #102</w:t>
      </w:r>
      <w:r>
        <w:rPr>
          <w:rFonts w:eastAsiaTheme="minorEastAsia"/>
        </w:rPr>
        <w:t>[1]</w:t>
      </w:r>
      <w:r w:rsidRPr="0063071A">
        <w:rPr>
          <w:rFonts w:eastAsiaTheme="minorEastAsia"/>
        </w:rPr>
        <w:t xml:space="preserve">, for </w:t>
      </w:r>
      <w:r>
        <w:rPr>
          <w:rFonts w:eastAsiaTheme="minorEastAsia"/>
        </w:rPr>
        <w:t xml:space="preserve">A/ML </w:t>
      </w:r>
      <w:r>
        <w:rPr>
          <w:rFonts w:eastAsiaTheme="minorEastAsia" w:hint="eastAsia"/>
        </w:rPr>
        <w:t>based</w:t>
      </w:r>
      <w:r>
        <w:rPr>
          <w:rFonts w:eastAsiaTheme="minorEastAsia"/>
        </w:rPr>
        <w:t xml:space="preserve"> beam management</w:t>
      </w:r>
      <w:r w:rsidRPr="0063071A">
        <w:rPr>
          <w:rFonts w:eastAsiaTheme="minorEastAsia"/>
        </w:rPr>
        <w:t>, it is agreed to</w:t>
      </w:r>
      <w:r w:rsidRPr="00696892">
        <w:rPr>
          <w:rFonts w:eastAsiaTheme="minorEastAsia"/>
        </w:rPr>
        <w:t xml:space="preserve"> provide specification support for the core requirements, especially for AI/ML LCM procedures e.g., for performance monitoring. Besides, specify performance requirements and test cases for AI/ML LCM procedures (including performance monitoring) and UE features enabled by UE-sided models</w:t>
      </w:r>
      <w:r>
        <w:rPr>
          <w:rFonts w:eastAsiaTheme="minorEastAsia"/>
        </w:rPr>
        <w:t xml:space="preserve"> are also agreed in the AI/ML WID, including: </w:t>
      </w:r>
      <w:r>
        <w:rPr>
          <w:rFonts w:eastAsiaTheme="minorEastAsia" w:hint="eastAsia"/>
          <w:lang w:eastAsia="zh-CN"/>
        </w:rPr>
        <w:t>s</w:t>
      </w:r>
      <w:r w:rsidRPr="00696892">
        <w:rPr>
          <w:rFonts w:eastAsiaTheme="minorEastAsia"/>
        </w:rPr>
        <w:t>pecify necessary performance requirements and tests (including metrics),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an</w:t>
      </w:r>
      <w:r>
        <w:rPr>
          <w:rFonts w:eastAsiaTheme="minorEastAsia"/>
          <w:lang w:eastAsia="zh-CN"/>
        </w:rPr>
        <w:t xml:space="preserve">d </w:t>
      </w:r>
      <w:r>
        <w:rPr>
          <w:rFonts w:eastAsiaTheme="minorEastAsia" w:hint="eastAsia"/>
          <w:lang w:eastAsia="zh-CN"/>
        </w:rPr>
        <w:t>s</w:t>
      </w:r>
      <w:r w:rsidRPr="00696892">
        <w:rPr>
          <w:rFonts w:eastAsiaTheme="minorEastAsia"/>
        </w:rPr>
        <w:t>pecify necessary test cases and performance requirements for LCM procedure, including performance monitoring.</w:t>
      </w:r>
    </w:p>
    <w:p w14:paraId="610671EB" w14:textId="77777777" w:rsidR="00530AD6" w:rsidRDefault="00530AD6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0AD6" w:rsidRPr="00815DDC" w14:paraId="58CD0E59" w14:textId="77777777" w:rsidTr="00A92112">
        <w:tc>
          <w:tcPr>
            <w:tcW w:w="9062" w:type="dxa"/>
          </w:tcPr>
          <w:p w14:paraId="4F4D2A7F" w14:textId="77777777" w:rsidR="00530AD6" w:rsidRPr="004E3261" w:rsidRDefault="00530AD6" w:rsidP="00A92112">
            <w:pPr>
              <w:pStyle w:val="3"/>
              <w:spacing w:before="0" w:after="0"/>
              <w:outlineLvl w:val="2"/>
              <w:rPr>
                <w:color w:val="0000FF"/>
              </w:rPr>
            </w:pPr>
            <w:bookmarkStart w:id="3" w:name="_Hlk162862788"/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5E643A14" w14:textId="77777777" w:rsidR="00530AD6" w:rsidRDefault="00530AD6" w:rsidP="00A92112">
            <w:pPr>
              <w:spacing w:after="0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4614F957" w14:textId="77777777" w:rsidR="00530AD6" w:rsidRDefault="00530AD6" w:rsidP="00A92112">
            <w:pPr>
              <w:spacing w:after="0"/>
              <w:ind w:left="720"/>
              <w:rPr>
                <w:bCs/>
              </w:rPr>
            </w:pPr>
            <w:r>
              <w:rPr>
                <w:rFonts w:asciiTheme="minorEastAsia" w:eastAsiaTheme="minorEastAsia" w:hAnsiTheme="minorEastAsia"/>
                <w:bCs/>
                <w:lang w:eastAsia="zh-CN"/>
              </w:rPr>
              <w:t xml:space="preserve">… </w:t>
            </w:r>
          </w:p>
          <w:p w14:paraId="2DAE63E9" w14:textId="77777777" w:rsidR="00530AD6" w:rsidRPr="00F03FD6" w:rsidRDefault="00530AD6" w:rsidP="00530AD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Beam management - DL Tx beam prediction for both UE-sided model and NW-sided model, encompassing</w:t>
            </w:r>
            <w:r>
              <w:rPr>
                <w:bCs/>
              </w:rPr>
              <w:t xml:space="preserve"> [RAN1/RAN2]</w:t>
            </w:r>
            <w:r w:rsidRPr="00F03FD6">
              <w:rPr>
                <w:bCs/>
              </w:rPr>
              <w:t>:</w:t>
            </w:r>
          </w:p>
          <w:p w14:paraId="163BAB4D" w14:textId="77777777" w:rsidR="00530AD6" w:rsidRPr="0045271D" w:rsidRDefault="00530AD6" w:rsidP="00A92112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…</w:t>
            </w:r>
          </w:p>
          <w:p w14:paraId="0A2771A8" w14:textId="77777777" w:rsidR="00530AD6" w:rsidRDefault="00530AD6" w:rsidP="00530AD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Core r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rFonts w:eastAsia="Batang"/>
                <w:szCs w:val="24"/>
                <w:lang w:eastAsia="x-none"/>
              </w:rPr>
              <w:t>LCM procedures and UE features [RAN4]:</w:t>
            </w:r>
          </w:p>
          <w:p w14:paraId="263FF4DA" w14:textId="77777777" w:rsidR="00530AD6" w:rsidRPr="00B36DB6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7EA11939" w14:textId="77777777" w:rsidR="00530AD6" w:rsidRPr="00C3177E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>Specify necessary RAN4 core requirements for LCM procedures</w:t>
            </w:r>
            <w:r>
              <w:rPr>
                <w:rFonts w:eastAsia="Batang"/>
                <w:szCs w:val="24"/>
                <w:lang w:eastAsia="x-none"/>
              </w:rPr>
              <w:t xml:space="preserve">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05518B3C" w14:textId="77777777" w:rsidR="00530AD6" w:rsidRPr="00A7059D" w:rsidRDefault="00530AD6" w:rsidP="00A92112">
            <w:pPr>
              <w:spacing w:after="0"/>
              <w:rPr>
                <w:bCs/>
              </w:rPr>
            </w:pPr>
          </w:p>
          <w:p w14:paraId="24572316" w14:textId="77777777" w:rsidR="00530AD6" w:rsidRPr="004E3261" w:rsidRDefault="00530AD6" w:rsidP="00A92112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3DE9D5DD" w14:textId="77777777" w:rsidR="00530AD6" w:rsidRPr="00873237" w:rsidRDefault="00530AD6" w:rsidP="00530AD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73237">
              <w:rPr>
                <w:rFonts w:eastAsia="Batang"/>
                <w:szCs w:val="24"/>
                <w:lang w:eastAsia="x-none"/>
              </w:rPr>
              <w:t xml:space="preserve">For </w:t>
            </w:r>
            <w:r>
              <w:rPr>
                <w:bCs/>
              </w:rPr>
              <w:t>Beam Management and Positioning Accuracy enhancement use cases, specify p</w:t>
            </w:r>
            <w:r>
              <w:rPr>
                <w:rFonts w:eastAsia="Batang"/>
                <w:szCs w:val="24"/>
                <w:lang w:eastAsia="x-none"/>
              </w:rPr>
              <w:t>erformance r</w:t>
            </w:r>
            <w:r w:rsidRPr="00C32834">
              <w:rPr>
                <w:rFonts w:eastAsia="Batang"/>
                <w:szCs w:val="24"/>
                <w:lang w:eastAsia="x-none"/>
              </w:rPr>
              <w:t>equirements and test cases for AI/ML LCM procedures</w:t>
            </w:r>
            <w:r>
              <w:rPr>
                <w:rFonts w:eastAsia="Batang"/>
                <w:szCs w:val="24"/>
                <w:lang w:eastAsia="x-none"/>
              </w:rPr>
              <w:t xml:space="preserve"> (including performance monitoring)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 and UE features enabled by </w:t>
            </w:r>
            <w:r>
              <w:rPr>
                <w:rFonts w:eastAsia="Batang"/>
                <w:szCs w:val="24"/>
                <w:lang w:eastAsia="x-none"/>
              </w:rPr>
              <w:t>UE</w:t>
            </w:r>
            <w:r w:rsidRPr="00C32834">
              <w:rPr>
                <w:rFonts w:eastAsia="Batang"/>
                <w:szCs w:val="24"/>
                <w:lang w:eastAsia="x-none"/>
              </w:rPr>
              <w:t>-sided models</w:t>
            </w:r>
          </w:p>
          <w:p w14:paraId="4EBE5514" w14:textId="77777777" w:rsidR="00530AD6" w:rsidRPr="00060A97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S</w:t>
            </w:r>
            <w:r w:rsidRPr="00873237">
              <w:rPr>
                <w:rFonts w:eastAsia="Batang"/>
                <w:szCs w:val="24"/>
                <w:lang w:eastAsia="x-none"/>
              </w:rPr>
              <w:t xml:space="preserve">pecify necessary </w:t>
            </w:r>
            <w:r>
              <w:rPr>
                <w:rFonts w:eastAsia="Batang"/>
                <w:szCs w:val="24"/>
                <w:lang w:eastAsia="x-none"/>
              </w:rPr>
              <w:t>performance requirements and tests (including metrics) for the above-mentioned use cases</w:t>
            </w:r>
          </w:p>
          <w:p w14:paraId="76D2B947" w14:textId="77777777" w:rsidR="00530AD6" w:rsidRPr="00C3177E" w:rsidRDefault="00530AD6" w:rsidP="00530AD6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 xml:space="preserve">Specify necessary </w:t>
            </w:r>
            <w:r>
              <w:rPr>
                <w:rFonts w:eastAsia="Batang"/>
                <w:szCs w:val="24"/>
                <w:lang w:eastAsia="x-none"/>
              </w:rPr>
              <w:t xml:space="preserve">test cases and performance </w:t>
            </w:r>
            <w:r w:rsidRPr="00CC3F71">
              <w:rPr>
                <w:rFonts w:eastAsia="Batang"/>
                <w:szCs w:val="24"/>
                <w:lang w:eastAsia="x-none"/>
              </w:rPr>
              <w:t>requirements for LCM procedure</w:t>
            </w:r>
            <w:r>
              <w:rPr>
                <w:rFonts w:eastAsia="Batang"/>
                <w:szCs w:val="24"/>
                <w:lang w:eastAsia="x-none"/>
              </w:rPr>
              <w:t xml:space="preserve">,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0D1AD0E8" w14:textId="77777777" w:rsidR="00530AD6" w:rsidRPr="00324713" w:rsidRDefault="00530AD6" w:rsidP="00A92112">
            <w:pPr>
              <w:spacing w:beforeLines="10" w:before="24" w:afterLines="10" w:after="24"/>
              <w:ind w:left="1440"/>
              <w:contextualSpacing/>
              <w:rPr>
                <w:rFonts w:eastAsia="Batang" w:cs="Calibri"/>
              </w:rPr>
            </w:pPr>
          </w:p>
        </w:tc>
      </w:tr>
    </w:tbl>
    <w:bookmarkEnd w:id="3"/>
    <w:p w14:paraId="697C4492" w14:textId="5428CD76" w:rsidR="00530AD6" w:rsidRDefault="00530AD6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  <w:r w:rsidRPr="0063071A">
        <w:rPr>
          <w:rFonts w:eastAsiaTheme="minorEastAsia"/>
        </w:rPr>
        <w:t xml:space="preserve">In this contribution, we will continue to discuss the </w:t>
      </w:r>
      <w:r>
        <w:rPr>
          <w:rFonts w:eastAsiaTheme="minorEastAsia"/>
        </w:rPr>
        <w:t>t</w:t>
      </w:r>
      <w:r w:rsidRPr="00255AC8">
        <w:rPr>
          <w:rFonts w:eastAsiaTheme="minorEastAsia"/>
        </w:rPr>
        <w:t>estability and interoperability</w:t>
      </w:r>
      <w:r w:rsidRPr="0063071A">
        <w:rPr>
          <w:rFonts w:eastAsiaTheme="minorEastAsia"/>
        </w:rPr>
        <w:t xml:space="preserve"> </w:t>
      </w:r>
      <w:r>
        <w:rPr>
          <w:rFonts w:eastAsiaTheme="minorEastAsia"/>
        </w:rPr>
        <w:t>issue on AI/ML based beam management</w:t>
      </w:r>
      <w:r w:rsidRPr="0063071A">
        <w:rPr>
          <w:rFonts w:eastAsiaTheme="minorEastAsia"/>
        </w:rPr>
        <w:t xml:space="preserve"> with the focus on </w:t>
      </w:r>
      <w:r w:rsidRPr="00255AC8">
        <w:rPr>
          <w:rFonts w:eastAsiaTheme="minorEastAsia"/>
        </w:rPr>
        <w:t xml:space="preserve">KPI and performance requirement, as well as the </w:t>
      </w:r>
      <w:r>
        <w:rPr>
          <w:rFonts w:eastAsiaTheme="minorEastAsia"/>
        </w:rPr>
        <w:t>potential test</w:t>
      </w:r>
      <w:r w:rsidRPr="00255AC8">
        <w:rPr>
          <w:rFonts w:eastAsiaTheme="minorEastAsia"/>
        </w:rPr>
        <w:t xml:space="preserve"> issues on BM.</w:t>
      </w:r>
      <w:r>
        <w:rPr>
          <w:rFonts w:eastAsiaTheme="minorEastAsia"/>
        </w:rPr>
        <w:t xml:space="preserve"> </w:t>
      </w:r>
    </w:p>
    <w:p w14:paraId="6AFAD495" w14:textId="77777777" w:rsidR="00530AD6" w:rsidRPr="00AA6632" w:rsidRDefault="00530AD6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p w14:paraId="5F5F843B" w14:textId="77777777" w:rsidR="00530AD6" w:rsidRPr="00815DDC" w:rsidRDefault="00530AD6" w:rsidP="00530AD6">
      <w:pPr>
        <w:pStyle w:val="1"/>
        <w:numPr>
          <w:ilvl w:val="0"/>
          <w:numId w:val="3"/>
        </w:numPr>
        <w:spacing w:beforeLines="10" w:before="24" w:afterLines="10" w:after="24" w:line="360" w:lineRule="exact"/>
        <w:ind w:left="720" w:hanging="360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3BB56017" w14:textId="77777777" w:rsidR="00530AD6" w:rsidRDefault="00530AD6" w:rsidP="00530AD6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>In</w:t>
      </w:r>
      <w:r w:rsidRPr="00815DDC">
        <w:rPr>
          <w:rFonts w:eastAsiaTheme="minorEastAsia"/>
          <w:lang w:eastAsia="zh-CN"/>
        </w:rPr>
        <w:t xml:space="preserve"> RAN4</w:t>
      </w:r>
      <w:r>
        <w:rPr>
          <w:rFonts w:eastAsiaTheme="minorEastAsia"/>
          <w:lang w:eastAsia="zh-CN"/>
        </w:rPr>
        <w:t xml:space="preserve"> R19 tests, for </w:t>
      </w:r>
      <w:r w:rsidRPr="00CA4CE0">
        <w:rPr>
          <w:rFonts w:eastAsia="等线"/>
          <w:lang w:val="en-US" w:eastAsia="zh-CN"/>
        </w:rPr>
        <w:t xml:space="preserve">both </w:t>
      </w:r>
      <w:r>
        <w:rPr>
          <w:rFonts w:eastAsia="等线"/>
          <w:lang w:val="en-US" w:eastAsia="zh-CN"/>
        </w:rPr>
        <w:t>BM</w:t>
      </w: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>C</w:t>
      </w:r>
      <w:r>
        <w:rPr>
          <w:rFonts w:eastAsia="等线" w:hint="eastAsia"/>
          <w:lang w:val="en-US" w:eastAsia="zh-CN"/>
        </w:rPr>
        <w:t>ase</w:t>
      </w:r>
      <w:r>
        <w:rPr>
          <w:rFonts w:eastAsia="等线"/>
          <w:lang w:val="en-US" w:eastAsia="zh-CN"/>
        </w:rPr>
        <w:t xml:space="preserve">1 </w:t>
      </w:r>
      <w:r>
        <w:rPr>
          <w:rFonts w:eastAsia="等线" w:hint="eastAsia"/>
          <w:lang w:val="en-US" w:eastAsia="zh-CN"/>
        </w:rPr>
        <w:t>and</w:t>
      </w:r>
      <w:r>
        <w:rPr>
          <w:rFonts w:eastAsia="等线"/>
          <w:lang w:val="en-US" w:eastAsia="zh-CN"/>
        </w:rPr>
        <w:t xml:space="preserve"> BM-Case2, </w:t>
      </w:r>
    </w:p>
    <w:p w14:paraId="38342EE5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0275B4">
        <w:rPr>
          <w:rFonts w:ascii="Times New Roman" w:eastAsia="等线" w:hAnsi="Times New Roman"/>
          <w:sz w:val="20"/>
          <w:szCs w:val="20"/>
          <w:lang w:eastAsia="zh-CN"/>
        </w:rPr>
        <w:t>Regarding the input related test, performance requirement</w:t>
      </w:r>
      <w:r>
        <w:rPr>
          <w:rFonts w:ascii="Times New Roman" w:eastAsia="等线" w:hAnsi="Times New Roman"/>
          <w:sz w:val="20"/>
          <w:szCs w:val="20"/>
          <w:lang w:eastAsia="zh-CN"/>
        </w:rPr>
        <w:t>s</w:t>
      </w: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on BM model/functionality input (e.g. beam measurement accuracy for set B) </w:t>
      </w:r>
      <w:r>
        <w:rPr>
          <w:rFonts w:ascii="Times New Roman" w:eastAsia="等线" w:hAnsi="Times New Roman"/>
          <w:sz w:val="20"/>
          <w:szCs w:val="20"/>
          <w:lang w:eastAsia="zh-CN"/>
        </w:rPr>
        <w:t>should</w:t>
      </w: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be </w:t>
      </w:r>
      <w:r>
        <w:rPr>
          <w:rFonts w:ascii="Times New Roman" w:eastAsia="等线" w:hAnsi="Times New Roman"/>
          <w:sz w:val="20"/>
          <w:szCs w:val="20"/>
          <w:lang w:eastAsia="zh-CN"/>
        </w:rPr>
        <w:t>considered</w:t>
      </w:r>
    </w:p>
    <w:p w14:paraId="44F7C72E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Regarding the </w:t>
      </w:r>
      <w:r>
        <w:rPr>
          <w:rFonts w:ascii="Times New Roman" w:eastAsia="等线" w:hAnsi="Times New Roman"/>
          <w:sz w:val="20"/>
          <w:szCs w:val="20"/>
          <w:lang w:eastAsia="zh-CN"/>
        </w:rPr>
        <w:t>output</w:t>
      </w:r>
      <w:r w:rsidRPr="000275B4">
        <w:rPr>
          <w:rFonts w:ascii="Times New Roman" w:eastAsia="等线" w:hAnsi="Times New Roman"/>
          <w:sz w:val="20"/>
          <w:szCs w:val="20"/>
          <w:lang w:eastAsia="zh-CN"/>
        </w:rPr>
        <w:t xml:space="preserve"> related test,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three options have been agreed in RAN4 R18, i.e.,</w:t>
      </w:r>
    </w:p>
    <w:p w14:paraId="70A10E31" w14:textId="77777777" w:rsidR="00530AD6" w:rsidRPr="000275B4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>Option 1: RSRP accuracy</w:t>
      </w:r>
    </w:p>
    <w:p w14:paraId="6DAA6FE0" w14:textId="77777777" w:rsidR="00530AD6" w:rsidRPr="000275B4" w:rsidRDefault="00530AD6" w:rsidP="00530AD6">
      <w:pPr>
        <w:pStyle w:val="af8"/>
        <w:spacing w:before="10" w:after="10" w:line="360" w:lineRule="exact"/>
        <w:contextualSpacing w:val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lastRenderedPageBreak/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>Option 2: Beam prediction accuracy</w:t>
      </w:r>
    </w:p>
    <w:p w14:paraId="3E92CACD" w14:textId="77777777" w:rsidR="00530AD6" w:rsidRPr="000275B4" w:rsidRDefault="00530AD6" w:rsidP="00530AD6">
      <w:pPr>
        <w:pStyle w:val="af8"/>
        <w:overflowPunct w:val="0"/>
        <w:autoSpaceDE w:val="0"/>
        <w:autoSpaceDN w:val="0"/>
        <w:adjustRightInd w:val="0"/>
        <w:spacing w:before="10" w:after="10" w:line="360" w:lineRule="exact"/>
        <w:ind w:left="1519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0275B4">
        <w:rPr>
          <w:rFonts w:ascii="Times New Roman" w:hAnsi="Times New Roman"/>
          <w:i/>
          <w:sz w:val="20"/>
          <w:szCs w:val="20"/>
        </w:rPr>
        <w:t>Top-1 (%) : the percentage of “the Top-1 strongest beam is Top-1 predicted beam”</w:t>
      </w:r>
    </w:p>
    <w:p w14:paraId="207B0001" w14:textId="77777777" w:rsidR="00530AD6" w:rsidRPr="000275B4" w:rsidRDefault="00530AD6" w:rsidP="00530AD6">
      <w:pPr>
        <w:pStyle w:val="af8"/>
        <w:overflowPunct w:val="0"/>
        <w:autoSpaceDE w:val="0"/>
        <w:autoSpaceDN w:val="0"/>
        <w:adjustRightInd w:val="0"/>
        <w:spacing w:before="10" w:after="10" w:line="360" w:lineRule="exact"/>
        <w:ind w:left="1519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0275B4">
        <w:rPr>
          <w:rFonts w:ascii="Times New Roman" w:hAnsi="Times New Roman"/>
          <w:i/>
          <w:sz w:val="20"/>
          <w:szCs w:val="20"/>
        </w:rPr>
        <w:t>Top-K/1 (%) : the percentage of “the Top-1 strongest beam is one of the Top-K predicted beams”</w:t>
      </w:r>
    </w:p>
    <w:p w14:paraId="29BBDE90" w14:textId="77777777" w:rsidR="00530AD6" w:rsidRPr="000275B4" w:rsidRDefault="00530AD6" w:rsidP="00530AD6">
      <w:pPr>
        <w:pStyle w:val="af8"/>
        <w:overflowPunct w:val="0"/>
        <w:autoSpaceDE w:val="0"/>
        <w:autoSpaceDN w:val="0"/>
        <w:adjustRightInd w:val="0"/>
        <w:spacing w:before="10" w:after="10" w:line="360" w:lineRule="exact"/>
        <w:ind w:left="1519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0275B4">
        <w:rPr>
          <w:rFonts w:ascii="Times New Roman" w:hAnsi="Times New Roman"/>
          <w:i/>
          <w:sz w:val="20"/>
          <w:szCs w:val="20"/>
        </w:rPr>
        <w:t>Top-1/K (%) : the percentage of “the Top-1 predicted beam is one of the Top-K strongest beams”</w:t>
      </w:r>
    </w:p>
    <w:p w14:paraId="2755F6A2" w14:textId="77777777" w:rsidR="00530AD6" w:rsidRPr="003438FA" w:rsidRDefault="00530AD6" w:rsidP="00530AD6">
      <w:pPr>
        <w:pStyle w:val="af8"/>
        <w:spacing w:before="10" w:after="10" w:line="360" w:lineRule="exact"/>
        <w:contextualSpacing w:val="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 xml:space="preserve">Option 3: The successful rate for the correct prediction which is considered as maximum RSRP among </w:t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>
        <w:rPr>
          <w:rFonts w:ascii="Times New Roman" w:hAnsi="Times New Roman"/>
          <w:i/>
          <w:sz w:val="20"/>
          <w:szCs w:val="20"/>
          <w:lang w:eastAsia="zh-CN"/>
        </w:rPr>
        <w:tab/>
      </w:r>
      <w:r w:rsidRPr="000275B4">
        <w:rPr>
          <w:rFonts w:ascii="Times New Roman" w:hAnsi="Times New Roman"/>
          <w:i/>
          <w:sz w:val="20"/>
          <w:szCs w:val="20"/>
          <w:lang w:eastAsia="zh-CN"/>
        </w:rPr>
        <w:t xml:space="preserve">top-K predicted beams is larger than the RSRP of the strongest beam – x dB, </w:t>
      </w:r>
    </w:p>
    <w:p w14:paraId="27E360CC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59053193" w14:textId="79464EFA" w:rsidR="00530AD6" w:rsidRDefault="00D351B3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>F</w:t>
      </w:r>
      <w:r w:rsidR="00530AD6">
        <w:rPr>
          <w:rFonts w:ascii="Times New Roman" w:eastAsia="等线" w:hAnsi="Times New Roman"/>
          <w:sz w:val="20"/>
          <w:szCs w:val="20"/>
          <w:lang w:eastAsia="zh-CN"/>
        </w:rPr>
        <w:t>or option1, different companies still have different understandings regarding the definition of</w:t>
      </w:r>
      <w:r w:rsidR="00530AD6" w:rsidRPr="002346B8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  <w:r w:rsidR="00530AD6" w:rsidRPr="000275B4">
        <w:rPr>
          <w:rFonts w:ascii="Times New Roman" w:hAnsi="Times New Roman"/>
          <w:i/>
          <w:sz w:val="20"/>
          <w:szCs w:val="20"/>
          <w:lang w:eastAsia="zh-CN"/>
        </w:rPr>
        <w:t>RSRP accuracy</w:t>
      </w:r>
      <w:r w:rsidR="00530AD6">
        <w:rPr>
          <w:rFonts w:ascii="Times New Roman" w:eastAsia="等线" w:hAnsi="Times New Roman"/>
          <w:sz w:val="20"/>
          <w:szCs w:val="20"/>
          <w:lang w:eastAsia="zh-CN"/>
        </w:rPr>
        <w:t xml:space="preserve"> . In RAN4 #110bis meeting, it is agreed to further </w:t>
      </w:r>
      <w:r w:rsidR="00530AD6" w:rsidRPr="003438FA">
        <w:rPr>
          <w:rFonts w:ascii="Times New Roman" w:eastAsia="等线" w:hAnsi="Times New Roman"/>
          <w:sz w:val="20"/>
          <w:szCs w:val="20"/>
          <w:lang w:eastAsia="zh-CN"/>
        </w:rPr>
        <w:t>provide inputs/proposals to refine the definition of RSRP accuracy</w:t>
      </w:r>
      <w:r w:rsidR="00530AD6">
        <w:rPr>
          <w:rFonts w:ascii="Times New Roman" w:eastAsia="等线" w:hAnsi="Times New Roman"/>
          <w:sz w:val="20"/>
          <w:szCs w:val="20"/>
          <w:lang w:eastAsia="zh-CN"/>
        </w:rPr>
        <w:t xml:space="preserve">. </w:t>
      </w:r>
    </w:p>
    <w:p w14:paraId="374BA879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>According to R18 TR 38.843, “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 xml:space="preserve">Average L1-RSRP difference of Top-1 predicted beam” is utilized </w:t>
      </w:r>
      <w:r>
        <w:rPr>
          <w:rFonts w:ascii="Times New Roman" w:eastAsia="等线" w:hAnsi="Times New Roman"/>
          <w:sz w:val="20"/>
          <w:szCs w:val="20"/>
          <w:lang w:eastAsia="zh-CN"/>
        </w:rPr>
        <w:t>as the b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>eam prediction accuracy related KPI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in RAN1, 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>and defined as “</w:t>
      </w:r>
      <w:r w:rsidRPr="007F175B">
        <w:rPr>
          <w:rFonts w:ascii="Times New Roman" w:eastAsia="等线" w:hAnsi="Times New Roman"/>
          <w:sz w:val="20"/>
          <w:szCs w:val="20"/>
          <w:u w:val="single"/>
          <w:lang w:eastAsia="zh-CN"/>
        </w:rPr>
        <w:t>the difference between the ideal L1-RSRP of Top-1 predicted beam and the ideal L1-RSRP of the Top-1 genie-aided beam</w:t>
      </w:r>
      <w:r w:rsidRPr="00D653D5">
        <w:rPr>
          <w:rFonts w:ascii="Times New Roman" w:eastAsia="等线" w:hAnsi="Times New Roman"/>
          <w:sz w:val="20"/>
          <w:szCs w:val="20"/>
          <w:lang w:eastAsia="zh-CN"/>
        </w:rPr>
        <w:t>”</w:t>
      </w:r>
      <w:r>
        <w:rPr>
          <w:rFonts w:ascii="Times New Roman" w:eastAsia="等线" w:hAnsi="Times New Roman"/>
          <w:sz w:val="20"/>
          <w:szCs w:val="20"/>
          <w:lang w:eastAsia="zh-CN"/>
        </w:rPr>
        <w:t>.</w:t>
      </w:r>
    </w:p>
    <w:p w14:paraId="6C8AFC27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 xml:space="preserve">Also in R18 TR 38.843, we could find </w:t>
      </w:r>
      <w:r>
        <w:rPr>
          <w:rFonts w:ascii="Times New Roman" w:eastAsia="等线" w:hAnsi="Times New Roman" w:hint="eastAsia"/>
          <w:sz w:val="20"/>
          <w:szCs w:val="20"/>
          <w:lang w:eastAsia="zh-CN"/>
        </w:rPr>
        <w:t>another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eastAsia="zh-CN"/>
        </w:rPr>
        <w:t>related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definition </w:t>
      </w:r>
      <w:r>
        <w:rPr>
          <w:rFonts w:ascii="Times New Roman" w:eastAsia="等线" w:hAnsi="Times New Roman" w:hint="eastAsia"/>
          <w:sz w:val="20"/>
          <w:szCs w:val="20"/>
          <w:lang w:eastAsia="zh-CN"/>
        </w:rPr>
        <w:t>that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“for</w:t>
      </w:r>
      <w:r w:rsidRPr="00350239">
        <w:rPr>
          <w:rFonts w:ascii="Times New Roman" w:eastAsia="等线" w:hAnsi="Times New Roman"/>
          <w:sz w:val="20"/>
          <w:szCs w:val="20"/>
          <w:lang w:val="en-GB" w:eastAsia="zh-CN"/>
        </w:rPr>
        <w:t xml:space="preserve"> AI/ML models, which provide L1-RSRP as the model output, the accuracy of predicted L1-RSRP is to be evaluated. Companies optionally report average (absolute value)/CDF of the predicted L1-RSRP difference, where the </w:t>
      </w:r>
      <w:r w:rsidRPr="007F175B">
        <w:rPr>
          <w:rFonts w:ascii="Times New Roman" w:eastAsia="等线" w:hAnsi="Times New Roman"/>
          <w:sz w:val="20"/>
          <w:szCs w:val="20"/>
          <w:u w:val="single"/>
          <w:lang w:val="en-GB" w:eastAsia="zh-CN"/>
        </w:rPr>
        <w:t>predicted L1-RSRP difference is defined as the difference between the predicted L1-RSRP of Top-1 predicted beam and the ideal L1-RSRP of the same beam</w:t>
      </w:r>
      <w:r>
        <w:rPr>
          <w:rFonts w:ascii="Times New Roman" w:eastAsia="等线" w:hAnsi="Times New Roman"/>
          <w:sz w:val="20"/>
          <w:szCs w:val="20"/>
          <w:lang w:val="en-GB" w:eastAsia="zh-CN"/>
        </w:rPr>
        <w:t>”</w:t>
      </w:r>
      <w:r>
        <w:rPr>
          <w:rFonts w:ascii="Times New Roman" w:eastAsia="等线" w:hAnsi="Times New Roman" w:hint="eastAsia"/>
          <w:sz w:val="20"/>
          <w:szCs w:val="20"/>
          <w:lang w:val="en-GB" w:eastAsia="zh-CN"/>
        </w:rPr>
        <w:t>.</w:t>
      </w:r>
    </w:p>
    <w:p w14:paraId="2AF847F9" w14:textId="77777777" w:rsidR="00530AD6" w:rsidRPr="007F175B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val="en-GB" w:eastAsia="zh-CN"/>
        </w:rPr>
        <w:t>In the last meeting, RAN4 agreed “</w:t>
      </w:r>
      <w:r>
        <w:rPr>
          <w:rFonts w:ascii="Times New Roman" w:eastAsia="等线" w:hAnsi="Times New Roman" w:hint="eastAsia"/>
          <w:sz w:val="20"/>
          <w:szCs w:val="20"/>
          <w:u w:val="single"/>
          <w:lang w:val="en-GB" w:eastAsia="zh-CN"/>
        </w:rPr>
        <w:t>t</w:t>
      </w:r>
      <w:r w:rsidRPr="007F175B">
        <w:rPr>
          <w:rFonts w:ascii="Times New Roman" w:eastAsia="等线" w:hAnsi="Times New Roman"/>
          <w:sz w:val="20"/>
          <w:szCs w:val="20"/>
          <w:u w:val="single"/>
          <w:lang w:val="en-GB" w:eastAsia="zh-CN"/>
        </w:rPr>
        <w:t>he ground truth for the predicted RSRP is the ideal measurement of RSRP on the predicted Tx beam</w:t>
      </w:r>
      <w:r>
        <w:rPr>
          <w:rFonts w:ascii="Times New Roman" w:eastAsia="等线" w:hAnsi="Times New Roman"/>
          <w:sz w:val="20"/>
          <w:szCs w:val="20"/>
          <w:lang w:val="en-GB" w:eastAsia="zh-CN"/>
        </w:rPr>
        <w:t>”, and “</w:t>
      </w:r>
      <w:r w:rsidRPr="007F175B">
        <w:rPr>
          <w:rFonts w:ascii="Times New Roman" w:eastAsia="等线" w:hAnsi="Times New Roman"/>
          <w:sz w:val="20"/>
          <w:szCs w:val="20"/>
          <w:lang w:val="en-GB" w:eastAsia="zh-CN"/>
        </w:rPr>
        <w:t>the ground truth is the approximate as the reported RSRP measurement under the certain SNR on the predicted Tx beam</w:t>
      </w:r>
      <w:r>
        <w:rPr>
          <w:rFonts w:ascii="Times New Roman" w:eastAsia="等线" w:hAnsi="Times New Roman"/>
          <w:sz w:val="20"/>
          <w:szCs w:val="20"/>
          <w:lang w:val="en-GB" w:eastAsia="zh-CN"/>
        </w:rPr>
        <w:t>”.</w:t>
      </w:r>
    </w:p>
    <w:p w14:paraId="11EDF334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7097B9E6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  <w:r>
        <w:rPr>
          <w:rFonts w:ascii="Times New Roman" w:eastAsia="等线" w:hAnsi="Times New Roman"/>
          <w:sz w:val="20"/>
          <w:szCs w:val="20"/>
          <w:lang w:val="en-GB" w:eastAsia="zh-CN"/>
        </w:rPr>
        <w:t xml:space="preserve">According to above information, in RAN4 for the </w:t>
      </w:r>
      <w:r w:rsidRPr="003438FA">
        <w:rPr>
          <w:rFonts w:ascii="Times New Roman" w:eastAsia="等线" w:hAnsi="Times New Roman"/>
          <w:sz w:val="20"/>
          <w:szCs w:val="20"/>
          <w:lang w:eastAsia="zh-CN"/>
        </w:rPr>
        <w:t>definition of RSRP accuracy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, </w:t>
      </w:r>
      <w:r>
        <w:rPr>
          <w:rFonts w:ascii="Times New Roman" w:eastAsia="等线" w:hAnsi="Times New Roman"/>
          <w:sz w:val="20"/>
          <w:szCs w:val="20"/>
          <w:lang w:val="en-GB" w:eastAsia="zh-CN"/>
        </w:rPr>
        <w:t>we may still have 3 different options for further clarification, i.e.,</w:t>
      </w:r>
    </w:p>
    <w:tbl>
      <w:tblPr>
        <w:tblStyle w:val="afb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3119"/>
        <w:gridCol w:w="850"/>
        <w:gridCol w:w="3257"/>
      </w:tblGrid>
      <w:tr w:rsidR="00530AD6" w14:paraId="37367749" w14:textId="77777777" w:rsidTr="00A92112">
        <w:trPr>
          <w:trHeight w:val="464"/>
        </w:trPr>
        <w:tc>
          <w:tcPr>
            <w:tcW w:w="1685" w:type="dxa"/>
          </w:tcPr>
          <w:p w14:paraId="07C3AC9C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226" w:type="dxa"/>
            <w:gridSpan w:val="3"/>
          </w:tcPr>
          <w:p w14:paraId="78C1A07B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he 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RSRP 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difference between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:</w:t>
            </w:r>
          </w:p>
        </w:tc>
      </w:tr>
      <w:tr w:rsidR="00530AD6" w14:paraId="27B82C40" w14:textId="77777777" w:rsidTr="00A92112">
        <w:tc>
          <w:tcPr>
            <w:tcW w:w="1685" w:type="dxa"/>
          </w:tcPr>
          <w:p w14:paraId="3F8AF4E0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  <w:t>Option 1</w:t>
            </w:r>
          </w:p>
        </w:tc>
        <w:tc>
          <w:tcPr>
            <w:tcW w:w="3119" w:type="dxa"/>
          </w:tcPr>
          <w:p w14:paraId="50E1088B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the 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ideal</w:t>
            </w:r>
            <w:bookmarkStart w:id="4" w:name="_Hlk165985869"/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(or measured)</w:t>
            </w:r>
            <w:bookmarkEnd w:id="4"/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L1-RSRP of </w:t>
            </w:r>
          </w:p>
          <w:p w14:paraId="6411AE29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Top-1 predicted beam</w:t>
            </w:r>
          </w:p>
        </w:tc>
        <w:tc>
          <w:tcPr>
            <w:tcW w:w="850" w:type="dxa"/>
            <w:vMerge w:val="restart"/>
          </w:tcPr>
          <w:p w14:paraId="155349CB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等线" w:hAnsi="Times New Roman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  <w:t>nd</w:t>
            </w:r>
          </w:p>
        </w:tc>
        <w:tc>
          <w:tcPr>
            <w:tcW w:w="3257" w:type="dxa"/>
          </w:tcPr>
          <w:p w14:paraId="37429DA1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the 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ideal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(or measured)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L1-RSRP of </w:t>
            </w:r>
          </w:p>
          <w:p w14:paraId="11A5FBC3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the Top-1 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ideal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beam</w:t>
            </w:r>
          </w:p>
        </w:tc>
      </w:tr>
      <w:tr w:rsidR="00530AD6" w14:paraId="51CF12AC" w14:textId="77777777" w:rsidTr="00A92112">
        <w:tc>
          <w:tcPr>
            <w:tcW w:w="1685" w:type="dxa"/>
          </w:tcPr>
          <w:p w14:paraId="5F8666DE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140BF1"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  <w:t xml:space="preserve">Option </w:t>
            </w:r>
            <w:r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3119" w:type="dxa"/>
          </w:tcPr>
          <w:p w14:paraId="422547C3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the predicted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L1-RSRP of </w:t>
            </w:r>
          </w:p>
          <w:p w14:paraId="2B3EDA02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Top-1 predicted beam</w:t>
            </w:r>
          </w:p>
        </w:tc>
        <w:tc>
          <w:tcPr>
            <w:tcW w:w="850" w:type="dxa"/>
            <w:vMerge/>
          </w:tcPr>
          <w:p w14:paraId="253E5439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3257" w:type="dxa"/>
          </w:tcPr>
          <w:p w14:paraId="6331CBD9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the 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ideal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(or measured)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L1-RSRP of </w:t>
            </w:r>
          </w:p>
          <w:p w14:paraId="08662611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the Top-1 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ideal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beam</w:t>
            </w:r>
          </w:p>
        </w:tc>
      </w:tr>
      <w:tr w:rsidR="00530AD6" w14:paraId="2CBD16F4" w14:textId="77777777" w:rsidTr="00A92112">
        <w:tc>
          <w:tcPr>
            <w:tcW w:w="1685" w:type="dxa"/>
          </w:tcPr>
          <w:p w14:paraId="100C28AE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140BF1"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  <w:t xml:space="preserve">Option </w:t>
            </w:r>
            <w:r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3119" w:type="dxa"/>
          </w:tcPr>
          <w:p w14:paraId="3D8146AB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the predicted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L1-RSRP of </w:t>
            </w:r>
          </w:p>
          <w:p w14:paraId="2380F573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Top-1 predicted beam</w:t>
            </w:r>
          </w:p>
        </w:tc>
        <w:tc>
          <w:tcPr>
            <w:tcW w:w="850" w:type="dxa"/>
            <w:vMerge/>
          </w:tcPr>
          <w:p w14:paraId="255502C3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3257" w:type="dxa"/>
          </w:tcPr>
          <w:p w14:paraId="4957BF57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the 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ideal</w:t>
            </w:r>
            <w:r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(or measured)</w:t>
            </w: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L1-RSRP of </w:t>
            </w:r>
          </w:p>
          <w:p w14:paraId="465457E7" w14:textId="77777777" w:rsidR="00530AD6" w:rsidRDefault="00530AD6" w:rsidP="00A92112">
            <w:pPr>
              <w:pStyle w:val="af8"/>
              <w:spacing w:beforeLines="10" w:before="24" w:afterLines="10" w:after="24" w:line="360" w:lineRule="exact"/>
              <w:ind w:left="0"/>
              <w:jc w:val="both"/>
              <w:rPr>
                <w:rFonts w:ascii="Times New Roman" w:eastAsia="等线" w:hAnsi="Times New Roman"/>
                <w:sz w:val="20"/>
                <w:szCs w:val="20"/>
                <w:lang w:val="en-GB" w:eastAsia="zh-CN"/>
              </w:rPr>
            </w:pPr>
            <w:r w:rsidRPr="00D653D5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the Top-1 predicted beam</w:t>
            </w:r>
          </w:p>
        </w:tc>
      </w:tr>
    </w:tbl>
    <w:p w14:paraId="6D2666E7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7546AB11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T</w:t>
      </w:r>
      <w:r w:rsidRPr="005A7E14">
        <w:rPr>
          <w:rFonts w:eastAsia="等线"/>
          <w:b/>
          <w:lang w:val="en-US" w:eastAsia="zh-CN"/>
        </w:rPr>
        <w:t xml:space="preserve">o refine the definition of </w:t>
      </w:r>
      <w:r w:rsidRPr="00615E88">
        <w:rPr>
          <w:rFonts w:eastAsia="等线"/>
          <w:b/>
          <w:i/>
          <w:u w:val="single"/>
          <w:lang w:val="en-US" w:eastAsia="zh-CN"/>
        </w:rPr>
        <w:t>RSRP accuracy</w:t>
      </w:r>
      <w:r>
        <w:rPr>
          <w:rFonts w:eastAsia="等线" w:hint="eastAsia"/>
          <w:b/>
          <w:lang w:val="en-US" w:eastAsia="zh-CN"/>
        </w:rPr>
        <w:t>,</w:t>
      </w:r>
      <w:r>
        <w:rPr>
          <w:rFonts w:eastAsia="等线"/>
          <w:b/>
          <w:lang w:val="en-US" w:eastAsia="zh-CN"/>
        </w:rPr>
        <w:t xml:space="preserve"> following options should be further clarified,</w:t>
      </w:r>
    </w:p>
    <w:p w14:paraId="331DB4D2" w14:textId="77777777" w:rsidR="00530AD6" w:rsidRPr="006F35E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the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RSRP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difference between the ideal(or measured) L1-RSRP of Top-1 predicted beam and the ideal(or measured) L1-RSRP of the Top-1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ideal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>beam</w:t>
      </w:r>
    </w:p>
    <w:p w14:paraId="15AEA9B1" w14:textId="77777777" w:rsidR="00530AD6" w:rsidRPr="006F35E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2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the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RSRP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difference between the predicted L1-RSRP of Top-1 predicted beam and the ideal(or measured) L1-RSRP of the Top-1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ideal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beam</w:t>
      </w:r>
    </w:p>
    <w:p w14:paraId="68B0B720" w14:textId="77777777" w:rsidR="00530AD6" w:rsidRPr="006F35E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lastRenderedPageBreak/>
        <w:t xml:space="preserve">Option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3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the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RSRP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>difference between the predicted L1-RSRP of Top-1 predicted beam and the ideal(or measured) L1-RSRP of the Top-1 predicted beam</w:t>
      </w:r>
    </w:p>
    <w:p w14:paraId="5E6E3FEF" w14:textId="3CEA867B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06C179C6" w14:textId="5359BEF3" w:rsidR="00D351B3" w:rsidRPr="00D351B3" w:rsidRDefault="00D351B3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D351B3">
        <w:rPr>
          <w:rFonts w:ascii="Times New Roman" w:eastAsia="等线" w:hAnsi="Times New Roman" w:hint="eastAsia"/>
          <w:sz w:val="20"/>
          <w:szCs w:val="20"/>
          <w:lang w:eastAsia="zh-CN"/>
        </w:rPr>
        <w:t>For option 3, it's important to note that when the Top-1 predicted beam isn't the ideal beam (e.g., the prediction results in beam A with a very</w:t>
      </w:r>
      <w:r w:rsidRPr="00D351B3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D351B3">
        <w:rPr>
          <w:rFonts w:ascii="Times New Roman" w:eastAsia="等线" w:hAnsi="Times New Roman" w:hint="eastAsia"/>
          <w:sz w:val="20"/>
          <w:szCs w:val="20"/>
          <w:lang w:eastAsia="zh-CN"/>
        </w:rPr>
        <w:t>low RSRP, while the ideal</w:t>
      </w:r>
      <w:r w:rsidRPr="00D351B3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D351B3">
        <w:rPr>
          <w:rFonts w:ascii="Times New Roman" w:eastAsia="等线" w:hAnsi="Times New Roman" w:hint="eastAsia"/>
          <w:sz w:val="20"/>
          <w:szCs w:val="20"/>
          <w:lang w:eastAsia="zh-CN"/>
        </w:rPr>
        <w:t>beam is actually beam B with a higher RSRP), even if the AI</w:t>
      </w:r>
      <w:r w:rsidRPr="00D351B3">
        <w:rPr>
          <w:rFonts w:ascii="Times New Roman" w:eastAsia="等线" w:hAnsi="Times New Roman"/>
          <w:sz w:val="20"/>
          <w:szCs w:val="20"/>
          <w:lang w:eastAsia="zh-CN"/>
        </w:rPr>
        <w:t>/ML</w:t>
      </w:r>
      <w:r w:rsidRPr="00D351B3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prediction accurately predicts the RSRP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for beam A </w:t>
      </w:r>
      <w:r w:rsidRPr="00D351B3">
        <w:rPr>
          <w:rFonts w:ascii="Times New Roman" w:eastAsia="等线" w:hAnsi="Times New Roman" w:hint="eastAsia"/>
          <w:sz w:val="20"/>
          <w:szCs w:val="20"/>
          <w:lang w:eastAsia="zh-CN"/>
        </w:rPr>
        <w:t>and achieves an outstanding RSRP accuracy KPI, it's difficult to assert that the predicted result (beam A with a very low RSRP) could be effectively utilized.</w:t>
      </w:r>
    </w:p>
    <w:p w14:paraId="382B87E1" w14:textId="6D819AE9" w:rsidR="00D351B3" w:rsidRPr="00D351B3" w:rsidRDefault="00F14AB9" w:rsidP="00D351B3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eastAsia="zh-CN"/>
        </w:rPr>
      </w:pPr>
      <w:r w:rsidRPr="00D351B3">
        <w:rPr>
          <w:rFonts w:eastAsia="等线"/>
          <w:b/>
          <w:lang w:val="en-US" w:eastAsia="zh-CN"/>
        </w:rPr>
        <w:t xml:space="preserve">Observation 1: </w:t>
      </w:r>
      <w:r w:rsidR="00D351B3" w:rsidRPr="00D351B3">
        <w:rPr>
          <w:rFonts w:eastAsia="等线"/>
          <w:b/>
          <w:lang w:eastAsia="zh-CN"/>
        </w:rPr>
        <w:t xml:space="preserve">For option3, </w:t>
      </w:r>
      <w:r w:rsidR="00D351B3" w:rsidRPr="00D351B3">
        <w:rPr>
          <w:rFonts w:eastAsia="等线" w:hint="eastAsia"/>
          <w:b/>
          <w:lang w:eastAsia="zh-CN"/>
        </w:rPr>
        <w:t>when the Top-1 predicted beam isn't the ideal beam</w:t>
      </w:r>
      <w:r w:rsidR="00D351B3" w:rsidRPr="00D351B3">
        <w:rPr>
          <w:rFonts w:eastAsia="等线"/>
          <w:b/>
          <w:lang w:eastAsia="zh-CN"/>
        </w:rPr>
        <w:t xml:space="preserve">, </w:t>
      </w:r>
      <w:r w:rsidR="00D351B3" w:rsidRPr="00D351B3">
        <w:rPr>
          <w:rFonts w:eastAsia="等线" w:hint="eastAsia"/>
          <w:b/>
          <w:lang w:eastAsia="zh-CN"/>
        </w:rPr>
        <w:t>even if the AI</w:t>
      </w:r>
      <w:r w:rsidR="00D351B3" w:rsidRPr="00D351B3">
        <w:rPr>
          <w:rFonts w:eastAsia="等线"/>
          <w:b/>
          <w:lang w:eastAsia="zh-CN"/>
        </w:rPr>
        <w:t>/ML</w:t>
      </w:r>
      <w:r w:rsidR="00D351B3" w:rsidRPr="00D351B3">
        <w:rPr>
          <w:rFonts w:eastAsia="等线" w:hint="eastAsia"/>
          <w:b/>
          <w:lang w:eastAsia="zh-CN"/>
        </w:rPr>
        <w:t xml:space="preserve"> prediction accurately predicts the RSRP and achieves an outstanding RSRP accuracy KPI</w:t>
      </w:r>
      <w:r w:rsidR="00D351B3">
        <w:rPr>
          <w:rFonts w:eastAsia="等线"/>
          <w:b/>
          <w:lang w:eastAsia="zh-CN"/>
        </w:rPr>
        <w:t xml:space="preserve">(by </w:t>
      </w:r>
      <w:r w:rsidR="00D351B3" w:rsidRPr="006F35E2">
        <w:rPr>
          <w:rFonts w:eastAsia="等线"/>
          <w:b/>
          <w:lang w:eastAsia="zh-CN"/>
        </w:rPr>
        <w:t xml:space="preserve">the </w:t>
      </w:r>
      <w:r w:rsidR="00D351B3">
        <w:rPr>
          <w:rFonts w:eastAsia="等线"/>
          <w:b/>
          <w:lang w:eastAsia="zh-CN"/>
        </w:rPr>
        <w:t xml:space="preserve">RSRP </w:t>
      </w:r>
      <w:r w:rsidR="00D351B3" w:rsidRPr="006F35E2">
        <w:rPr>
          <w:rFonts w:eastAsia="等线"/>
          <w:b/>
          <w:lang w:eastAsia="zh-CN"/>
        </w:rPr>
        <w:t>difference between the predicted L1-RSRP of Top-1 predicted beam and the ideal(or measured) L1-RSRP of the Top-1 predicted beam</w:t>
      </w:r>
      <w:r w:rsidR="00D351B3">
        <w:rPr>
          <w:rFonts w:eastAsia="等线"/>
          <w:b/>
          <w:lang w:eastAsia="zh-CN"/>
        </w:rPr>
        <w:t>)</w:t>
      </w:r>
      <w:r w:rsidR="00D351B3" w:rsidRPr="00D351B3">
        <w:rPr>
          <w:rFonts w:eastAsia="等线" w:hint="eastAsia"/>
          <w:b/>
          <w:lang w:eastAsia="zh-CN"/>
        </w:rPr>
        <w:t>, it's difficult to assert that the predicted result could be effectively utilized.</w:t>
      </w:r>
    </w:p>
    <w:p w14:paraId="05736D0F" w14:textId="77777777" w:rsidR="00D351B3" w:rsidRDefault="00D351B3" w:rsidP="00F14AB9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46979096" w14:textId="77777777" w:rsidR="00530AD6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 xml:space="preserve">Besides, in RAN1#116 meeting, 4 options regarding the </w:t>
      </w:r>
      <w:r w:rsidRPr="00D279F5">
        <w:rPr>
          <w:rFonts w:ascii="Times New Roman" w:eastAsia="等线" w:hAnsi="Times New Roman"/>
          <w:sz w:val="20"/>
          <w:szCs w:val="20"/>
          <w:lang w:eastAsia="zh-CN"/>
        </w:rPr>
        <w:t xml:space="preserve">content in the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BM </w:t>
      </w:r>
      <w:r w:rsidRPr="00D279F5">
        <w:rPr>
          <w:rFonts w:ascii="Times New Roman" w:eastAsia="等线" w:hAnsi="Times New Roman"/>
          <w:sz w:val="20"/>
          <w:szCs w:val="20"/>
          <w:lang w:eastAsia="zh-CN"/>
        </w:rPr>
        <w:t>report of inference results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have been agreed as well, as listed below,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530AD6" w:rsidRPr="00815DDC" w14:paraId="1E4A4ECA" w14:textId="77777777" w:rsidTr="00A92112">
        <w:tc>
          <w:tcPr>
            <w:tcW w:w="8358" w:type="dxa"/>
          </w:tcPr>
          <w:p w14:paraId="3F929F63" w14:textId="77777777" w:rsidR="00530AD6" w:rsidRPr="00D279F5" w:rsidRDefault="00530AD6" w:rsidP="00A92112">
            <w:pPr>
              <w:spacing w:after="0" w:line="288" w:lineRule="auto"/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</w:pPr>
            <w:r w:rsidRPr="00D279F5">
              <w:rPr>
                <w:rFonts w:ascii="Times" w:eastAsia="等线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D279F5"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  <w:t>greement</w:t>
            </w:r>
          </w:p>
          <w:p w14:paraId="76F96B15" w14:textId="77777777" w:rsidR="00530AD6" w:rsidRPr="00D279F5" w:rsidRDefault="00530AD6" w:rsidP="00A92112">
            <w:p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For UE-sided model, at least for BM-Case1, for content in the report of inference results, support </w:t>
            </w:r>
          </w:p>
          <w:p w14:paraId="598E07D4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1: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</w:t>
            </w:r>
          </w:p>
          <w:p w14:paraId="38CF2BF4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2: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 and RSRP of predicted Top K beam(s) among a set of beams</w:t>
            </w:r>
          </w:p>
          <w:p w14:paraId="7ED6049B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At least K=1 and more, FFS on max value</w:t>
            </w:r>
          </w:p>
          <w:p w14:paraId="737BADC2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beam information </w:t>
            </w:r>
          </w:p>
          <w:p w14:paraId="6AC5EAA1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the definition of predicted Top K beam(s)</w:t>
            </w:r>
          </w:p>
          <w:p w14:paraId="45C705C5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definition of reported RSRP when applicable</w:t>
            </w:r>
          </w:p>
          <w:p w14:paraId="7F3523F7" w14:textId="77777777" w:rsidR="00530AD6" w:rsidRPr="00D279F5" w:rsidRDefault="00530AD6" w:rsidP="00530AD6">
            <w:pPr>
              <w:numPr>
                <w:ilvl w:val="0"/>
                <w:numId w:val="34"/>
              </w:numPr>
              <w:spacing w:beforeLines="20" w:before="48" w:after="0" w:line="288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FFS on other information in the report with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potential down selection among the following options </w:t>
            </w:r>
          </w:p>
          <w:p w14:paraId="34B1ACEC" w14:textId="77777777" w:rsidR="00530AD6" w:rsidRPr="00D279F5" w:rsidRDefault="00530AD6" w:rsidP="00530AD6">
            <w:pPr>
              <w:numPr>
                <w:ilvl w:val="0"/>
                <w:numId w:val="33"/>
              </w:numPr>
              <w:spacing w:beforeLines="20" w:before="48" w:after="0" w:line="288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Opt 3: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 and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 of predicted Top K beam(s) among a set of beams</w:t>
            </w:r>
          </w:p>
          <w:p w14:paraId="1F43ACAF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</w:t>
            </w:r>
          </w:p>
          <w:p w14:paraId="02446BFA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 information is the probability of the beam to be the Top 1 or Top K beam</w:t>
            </w:r>
          </w:p>
          <w:p w14:paraId="15EF045B" w14:textId="77777777" w:rsidR="00530AD6" w:rsidRPr="00D279F5" w:rsidRDefault="00530AD6" w:rsidP="00530AD6">
            <w:pPr>
              <w:numPr>
                <w:ilvl w:val="0"/>
                <w:numId w:val="33"/>
              </w:numPr>
              <w:spacing w:beforeLines="20" w:before="48" w:after="0" w:line="288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4: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beams,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RSRP of predicted Top K beam(s) among a set of beams, and confidence information of the RSRP</w:t>
            </w:r>
          </w:p>
          <w:p w14:paraId="0D86C2D3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definition of reported RSRP </w:t>
            </w:r>
          </w:p>
          <w:p w14:paraId="05ECBFC5" w14:textId="77777777" w:rsidR="00530AD6" w:rsidRPr="00D279F5" w:rsidRDefault="00530AD6" w:rsidP="00530AD6">
            <w:pPr>
              <w:numPr>
                <w:ilvl w:val="1"/>
                <w:numId w:val="33"/>
              </w:numPr>
              <w:spacing w:beforeLines="20" w:before="48" w:after="0" w:line="288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definition and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confidence information</w:t>
            </w:r>
          </w:p>
          <w:p w14:paraId="668594FF" w14:textId="77777777" w:rsidR="00530AD6" w:rsidRPr="00D279F5" w:rsidRDefault="00530AD6" w:rsidP="00530AD6">
            <w:pPr>
              <w:numPr>
                <w:ilvl w:val="0"/>
                <w:numId w:val="33"/>
              </w:numPr>
              <w:spacing w:beforeLines="20" w:before="48" w:after="0" w:line="288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Other options are not precluded.</w:t>
            </w:r>
          </w:p>
          <w:p w14:paraId="2DB1EFD3" w14:textId="77777777" w:rsidR="00530AD6" w:rsidRPr="003125C4" w:rsidRDefault="00530AD6" w:rsidP="00A92112">
            <w:pPr>
              <w:spacing w:beforeLines="20" w:before="48" w:after="0" w:line="288" w:lineRule="auto"/>
              <w:rPr>
                <w:rFonts w:ascii="Times" w:eastAsiaTheme="minorEastAsia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where the set of beams is Set A, i.e., the beams for UE prediction.</w:t>
            </w:r>
          </w:p>
        </w:tc>
      </w:tr>
    </w:tbl>
    <w:p w14:paraId="23BD6CC2" w14:textId="77777777" w:rsidR="00530AD6" w:rsidRPr="00DA7AA9" w:rsidRDefault="00530AD6" w:rsidP="00530AD6">
      <w:pPr>
        <w:pStyle w:val="af8"/>
        <w:spacing w:beforeLines="10" w:before="24" w:afterLines="10" w:after="24" w:line="360" w:lineRule="exact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35020BFE" w14:textId="77777777" w:rsidR="00530AD6" w:rsidRPr="002346B8" w:rsidRDefault="00530AD6" w:rsidP="00530AD6">
      <w:pPr>
        <w:spacing w:beforeLines="10" w:before="24" w:afterLines="10" w:after="24" w:line="360" w:lineRule="exac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3438FA">
        <w:rPr>
          <w:rFonts w:eastAsiaTheme="minorEastAsia"/>
          <w:lang w:eastAsia="zh-CN"/>
        </w:rPr>
        <w:t xml:space="preserve">Based on these agreements, </w:t>
      </w:r>
      <w:r w:rsidRPr="006970B5">
        <w:rPr>
          <w:rFonts w:eastAsia="等线"/>
          <w:lang w:eastAsia="zh-CN"/>
        </w:rPr>
        <w:t xml:space="preserve">metrics for BM model output tests </w:t>
      </w:r>
      <w:r>
        <w:rPr>
          <w:rFonts w:eastAsia="等线"/>
          <w:lang w:eastAsia="zh-CN"/>
        </w:rPr>
        <w:t xml:space="preserve">also </w:t>
      </w:r>
      <w:r w:rsidRPr="006970B5">
        <w:rPr>
          <w:rFonts w:eastAsia="等线"/>
          <w:lang w:eastAsia="zh-CN"/>
        </w:rPr>
        <w:t>depend</w:t>
      </w:r>
      <w:r>
        <w:rPr>
          <w:rFonts w:eastAsia="等线"/>
          <w:lang w:eastAsia="zh-CN"/>
        </w:rPr>
        <w:t>s</w:t>
      </w:r>
      <w:r w:rsidRPr="006970B5">
        <w:rPr>
          <w:rFonts w:eastAsia="等线"/>
          <w:lang w:eastAsia="zh-CN"/>
        </w:rPr>
        <w:t xml:space="preserve"> on the </w:t>
      </w:r>
      <w:r>
        <w:rPr>
          <w:rFonts w:eastAsia="等线"/>
          <w:lang w:eastAsia="zh-CN"/>
        </w:rPr>
        <w:t xml:space="preserve">RAN1 </w:t>
      </w:r>
      <w:r w:rsidRPr="006970B5">
        <w:rPr>
          <w:rFonts w:eastAsia="等线"/>
          <w:lang w:eastAsia="zh-CN"/>
        </w:rPr>
        <w:t>discussion</w:t>
      </w:r>
      <w:r>
        <w:rPr>
          <w:rFonts w:eastAsia="等线"/>
          <w:lang w:eastAsia="zh-CN"/>
        </w:rPr>
        <w:t>, e.g.,</w:t>
      </w:r>
    </w:p>
    <w:p w14:paraId="2A92EDFC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434" w:hanging="357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DA7AA9">
        <w:rPr>
          <w:rFonts w:ascii="Times New Roman" w:eastAsia="等线" w:hAnsi="Times New Roman"/>
          <w:sz w:val="20"/>
          <w:szCs w:val="20"/>
          <w:lang w:eastAsia="zh-CN"/>
        </w:rPr>
        <w:lastRenderedPageBreak/>
        <w:t xml:space="preserve">if 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>Beam information on predicted Top K beam(s) among a set of beams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is the only reported content, then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 xml:space="preserve">Beam prediction accuracy </w:t>
      </w:r>
      <w:r>
        <w:rPr>
          <w:rFonts w:ascii="Times New Roman" w:eastAsia="等线" w:hAnsi="Times New Roman"/>
          <w:sz w:val="20"/>
          <w:szCs w:val="20"/>
          <w:lang w:eastAsia="zh-CN"/>
        </w:rPr>
        <w:t>may be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the only available KPI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 accordingly (note: also depends on the </w:t>
      </w:r>
      <w:r w:rsidRPr="003438FA">
        <w:rPr>
          <w:rFonts w:ascii="Times New Roman" w:eastAsia="等线" w:hAnsi="Times New Roman"/>
          <w:sz w:val="20"/>
          <w:szCs w:val="20"/>
          <w:lang w:eastAsia="zh-CN"/>
        </w:rPr>
        <w:t>refine</w:t>
      </w:r>
      <w:r>
        <w:rPr>
          <w:rFonts w:ascii="Times New Roman" w:eastAsia="等线" w:hAnsi="Times New Roman"/>
          <w:sz w:val="20"/>
          <w:szCs w:val="20"/>
          <w:lang w:eastAsia="zh-CN"/>
        </w:rPr>
        <w:t>d</w:t>
      </w:r>
      <w:r w:rsidRPr="003438FA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definition of </w:t>
      </w:r>
      <w:r w:rsidRPr="00CC2588">
        <w:rPr>
          <w:rFonts w:ascii="Times New Roman" w:eastAsia="等线" w:hAnsi="Times New Roman"/>
          <w:i/>
          <w:sz w:val="20"/>
          <w:szCs w:val="20"/>
          <w:lang w:eastAsia="zh-CN"/>
        </w:rPr>
        <w:t>RSRP accuracy</w:t>
      </w:r>
      <w:r>
        <w:rPr>
          <w:rFonts w:ascii="Times New Roman" w:eastAsia="等线" w:hAnsi="Times New Roman"/>
          <w:sz w:val="20"/>
          <w:szCs w:val="20"/>
          <w:lang w:eastAsia="zh-CN"/>
        </w:rPr>
        <w:t>)</w:t>
      </w:r>
    </w:p>
    <w:p w14:paraId="61C0A6CD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434" w:hanging="357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>i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f both 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>Beam information on predicted Top K beam(s) among a set of beams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and 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>RSRP of predicted Top K beam(s) among a set of beams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are reported by the UE, then both</w:t>
      </w:r>
      <w:r w:rsidRPr="00DA7AA9">
        <w:rPr>
          <w:rFonts w:ascii="Times New Roman" w:eastAsia="等线" w:hAnsi="Times New Roman"/>
          <w:i/>
          <w:sz w:val="20"/>
          <w:szCs w:val="20"/>
          <w:lang w:eastAsia="zh-CN"/>
        </w:rPr>
        <w:t xml:space="preserve">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Beam prediction accuracy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 xml:space="preserve">and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RSRP accuracy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>could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be </w:t>
      </w:r>
      <w:r>
        <w:rPr>
          <w:rFonts w:ascii="Times New Roman" w:eastAsia="等线" w:hAnsi="Times New Roman"/>
          <w:sz w:val="20"/>
          <w:szCs w:val="20"/>
          <w:lang w:eastAsia="zh-CN"/>
        </w:rPr>
        <w:t>utilized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as RAN4 test KPIs</w:t>
      </w:r>
    </w:p>
    <w:p w14:paraId="36CBE08A" w14:textId="77777777" w:rsidR="00530AD6" w:rsidRPr="009A5854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5854">
        <w:rPr>
          <w:rFonts w:ascii="Times New Roman" w:eastAsiaTheme="minorEastAsia" w:hAnsi="Times New Roman"/>
          <w:sz w:val="20"/>
          <w:szCs w:val="20"/>
          <w:lang w:eastAsia="zh-CN"/>
        </w:rPr>
        <w:t>Regarding the performance monitoring</w:t>
      </w:r>
    </w:p>
    <w:p w14:paraId="4671CE59" w14:textId="77777777" w:rsidR="00530AD6" w:rsidRDefault="00530AD6" w:rsidP="00530AD6">
      <w:pPr>
        <w:pStyle w:val="af8"/>
        <w:numPr>
          <w:ilvl w:val="0"/>
          <w:numId w:val="7"/>
        </w:numPr>
        <w:spacing w:beforeLines="10" w:before="24" w:afterLines="10" w:after="24" w:line="360" w:lineRule="exact"/>
        <w:ind w:left="1497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UE can monitor and estimate the performance of AI/ML based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BM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 model/functionality through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RSRP accuracy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szCs w:val="20"/>
          <w:lang w:eastAsia="zh-CN"/>
        </w:rPr>
        <w:t>or</w:t>
      </w:r>
      <w:r w:rsidRPr="00DA7AA9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4A4165">
        <w:rPr>
          <w:rFonts w:ascii="Times New Roman" w:eastAsia="等线" w:hAnsi="Times New Roman"/>
          <w:sz w:val="20"/>
          <w:szCs w:val="20"/>
          <w:u w:val="single"/>
          <w:lang w:eastAsia="zh-CN"/>
        </w:rPr>
        <w:t>Beam prediction accuracy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Pr="00EB1C0A">
        <w:rPr>
          <w:rFonts w:ascii="Times New Roman" w:eastAsiaTheme="minorEastAsia" w:hAnsi="Times New Roman"/>
          <w:sz w:val="20"/>
          <w:szCs w:val="20"/>
          <w:lang w:eastAsia="zh-CN"/>
        </w:rPr>
        <w:t xml:space="preserve">depends on the discussion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and conclusions </w:t>
      </w:r>
      <w:r w:rsidRPr="00EB1C0A">
        <w:rPr>
          <w:rFonts w:ascii="Times New Roman" w:eastAsiaTheme="minorEastAsia" w:hAnsi="Times New Roman"/>
          <w:sz w:val="20"/>
          <w:szCs w:val="20"/>
          <w:lang w:eastAsia="zh-CN"/>
        </w:rPr>
        <w:t>in RAN1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as well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</w:p>
    <w:p w14:paraId="1705F95C" w14:textId="77777777" w:rsidR="00530AD6" w:rsidRPr="009A5854" w:rsidRDefault="00530AD6" w:rsidP="00530AD6">
      <w:pPr>
        <w:pStyle w:val="af8"/>
        <w:numPr>
          <w:ilvl w:val="0"/>
          <w:numId w:val="7"/>
        </w:numPr>
        <w:spacing w:beforeLines="10" w:before="24" w:afterLines="10" w:after="24" w:line="360" w:lineRule="exact"/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Besides, s</w:t>
      </w:r>
      <w:r w:rsidRPr="009A5854">
        <w:rPr>
          <w:rFonts w:ascii="Times New Roman" w:eastAsiaTheme="minorEastAsia" w:hAnsi="Times New Roman"/>
          <w:sz w:val="20"/>
          <w:szCs w:val="20"/>
          <w:lang w:eastAsia="zh-CN"/>
        </w:rPr>
        <w:t>tability of the performance monitoring and decision-making mechanism should be considered to mitigate the impact of random effects on monitoring outcomes, includes: (1) obtaining a consistent monitoring result by considering multiple evaluating samples within an evaluation window, (2) assessing whether model monitoring should be handled at the UE level or the cell level.</w:t>
      </w:r>
    </w:p>
    <w:p w14:paraId="5B3C0DC5" w14:textId="77777777" w:rsidR="00530AD6" w:rsidRPr="00891482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Regarding the model output tests, t</w:t>
      </w:r>
      <w:r w:rsidRPr="00891482">
        <w:rPr>
          <w:rFonts w:eastAsia="等线"/>
          <w:b/>
          <w:lang w:val="en-US" w:eastAsia="zh-CN"/>
        </w:rPr>
        <w:t xml:space="preserve">he selection of metrics depends on the </w:t>
      </w:r>
      <w:r w:rsidRPr="00EB1C0A">
        <w:rPr>
          <w:rFonts w:eastAsia="等线"/>
          <w:b/>
          <w:lang w:val="en-US" w:eastAsia="zh-CN"/>
        </w:rPr>
        <w:t xml:space="preserve">progress </w:t>
      </w:r>
      <w:r w:rsidRPr="00891482">
        <w:rPr>
          <w:rFonts w:eastAsia="等线"/>
          <w:b/>
          <w:lang w:val="en-US" w:eastAsia="zh-CN"/>
        </w:rPr>
        <w:t xml:space="preserve">in RAN1, </w:t>
      </w:r>
    </w:p>
    <w:p w14:paraId="29E9261E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is the only reported content,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beam prediction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may be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the only available KPI accordingly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(also depends on the 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>refine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d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definition of </w:t>
      </w:r>
      <w:r w:rsidRPr="00CC2588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accuracy</w:t>
      </w:r>
      <w:r w:rsidRPr="00DE0E3E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in RAN4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>)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,</w:t>
      </w:r>
    </w:p>
    <w:p w14:paraId="706827C9" w14:textId="77777777" w:rsidR="00530AD6" w:rsidRPr="0089148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 both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of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are reported by the UE, both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eam prediction accuracy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RSRP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could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be utilized as RAN4 test KPIs.</w:t>
      </w:r>
    </w:p>
    <w:p w14:paraId="66CB3085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815DDC">
        <w:rPr>
          <w:rFonts w:eastAsia="等线"/>
          <w:b/>
          <w:lang w:val="en-US" w:eastAsia="zh-CN"/>
        </w:rPr>
        <w:t xml:space="preserve">: </w:t>
      </w:r>
      <w:r w:rsidRPr="00B92282">
        <w:rPr>
          <w:rFonts w:eastAsia="等线"/>
          <w:b/>
          <w:lang w:val="en-US" w:eastAsia="zh-CN"/>
        </w:rPr>
        <w:t xml:space="preserve">UE can monitor the performance of AI/ML based CSI model/functionality through </w:t>
      </w:r>
      <w:r w:rsidRPr="004A4165">
        <w:rPr>
          <w:rFonts w:eastAsia="等线"/>
          <w:b/>
          <w:u w:val="single"/>
          <w:lang w:val="en-US" w:eastAsia="zh-CN"/>
        </w:rPr>
        <w:t>RSRP accuracy</w:t>
      </w:r>
      <w:r w:rsidRPr="0089148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or</w:t>
      </w:r>
      <w:r w:rsidRPr="00891482">
        <w:rPr>
          <w:rFonts w:eastAsia="等线"/>
          <w:b/>
          <w:lang w:val="en-US" w:eastAsia="zh-CN"/>
        </w:rPr>
        <w:t xml:space="preserve"> </w:t>
      </w:r>
      <w:r w:rsidRPr="004A4165">
        <w:rPr>
          <w:rFonts w:eastAsia="等线"/>
          <w:b/>
          <w:u w:val="single"/>
          <w:lang w:val="en-US" w:eastAsia="zh-CN"/>
        </w:rPr>
        <w:t>Beam prediction accuracy</w:t>
      </w:r>
      <w:r>
        <w:rPr>
          <w:rFonts w:eastAsia="等线"/>
          <w:b/>
          <w:lang w:val="en-US" w:eastAsia="zh-CN"/>
        </w:rPr>
        <w:t xml:space="preserve">, </w:t>
      </w:r>
      <w:r w:rsidRPr="00EB1C0A">
        <w:rPr>
          <w:rFonts w:eastAsia="等线"/>
          <w:b/>
          <w:lang w:val="en-US" w:eastAsia="zh-CN"/>
        </w:rPr>
        <w:t xml:space="preserve">depends on the </w:t>
      </w:r>
      <w:r>
        <w:rPr>
          <w:rFonts w:eastAsia="等线"/>
          <w:b/>
          <w:lang w:val="en-US" w:eastAsia="zh-CN"/>
        </w:rPr>
        <w:t>progress</w:t>
      </w:r>
      <w:r w:rsidRPr="00EB1C0A">
        <w:rPr>
          <w:rFonts w:eastAsia="等线"/>
          <w:b/>
          <w:lang w:val="en-US" w:eastAsia="zh-CN"/>
        </w:rPr>
        <w:t xml:space="preserve"> in RAN1</w:t>
      </w:r>
      <w:r w:rsidRPr="00B92282">
        <w:rPr>
          <w:rFonts w:eastAsia="等线"/>
          <w:b/>
          <w:lang w:val="en-US" w:eastAsia="zh-CN"/>
        </w:rPr>
        <w:t>.</w:t>
      </w:r>
    </w:p>
    <w:p w14:paraId="1C114ABD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S</w:t>
      </w:r>
      <w:r w:rsidRPr="003913DF">
        <w:rPr>
          <w:rFonts w:eastAsia="等线"/>
          <w:b/>
          <w:lang w:val="en-US" w:eastAsia="zh-CN"/>
        </w:rPr>
        <w:t>tability of the performance monitoring and decision-making mechanism should be considered to mitigate the impact of random effects on monitoring outcomes</w:t>
      </w:r>
      <w:r>
        <w:rPr>
          <w:rFonts w:eastAsia="等线"/>
          <w:b/>
          <w:lang w:val="en-US" w:eastAsia="zh-CN"/>
        </w:rPr>
        <w:t>.</w:t>
      </w:r>
    </w:p>
    <w:p w14:paraId="5E6D0821" w14:textId="4A6BBE11" w:rsidR="00530AD6" w:rsidRPr="00946193" w:rsidRDefault="00530AD6" w:rsidP="00530AD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val="en-US" w:eastAsia="zh-CN"/>
        </w:rPr>
        <w:tab/>
      </w:r>
    </w:p>
    <w:p w14:paraId="0AA18E2C" w14:textId="33BA46CD" w:rsidR="00530AD6" w:rsidRPr="00946193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72D7EE6C" w14:textId="77777777" w:rsidR="00530AD6" w:rsidRPr="00815DDC" w:rsidRDefault="00530AD6" w:rsidP="00530AD6">
      <w:pPr>
        <w:pStyle w:val="1"/>
        <w:numPr>
          <w:ilvl w:val="0"/>
          <w:numId w:val="6"/>
        </w:numPr>
        <w:spacing w:beforeLines="10" w:before="24" w:afterLines="10" w:after="24" w:line="360" w:lineRule="exact"/>
        <w:ind w:left="720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60E2872A" w14:textId="77777777" w:rsidR="00530AD6" w:rsidRDefault="00530AD6" w:rsidP="00530AD6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 </w:t>
      </w:r>
      <w:r>
        <w:rPr>
          <w:rFonts w:eastAsiaTheme="minorEastAsia"/>
        </w:rPr>
        <w:t>t</w:t>
      </w:r>
      <w:r w:rsidRPr="00CC3F71">
        <w:rPr>
          <w:bCs/>
        </w:rPr>
        <w:t>estability and interoperability</w:t>
      </w:r>
      <w:r w:rsidRPr="0063071A">
        <w:rPr>
          <w:rFonts w:eastAsiaTheme="minorEastAsia"/>
        </w:rPr>
        <w:t xml:space="preserve"> </w:t>
      </w:r>
      <w:r>
        <w:rPr>
          <w:rFonts w:eastAsiaTheme="minorEastAsia"/>
        </w:rPr>
        <w:t xml:space="preserve">issue on </w:t>
      </w:r>
      <w:r w:rsidRPr="0063071A">
        <w:rPr>
          <w:rFonts w:eastAsiaTheme="minorEastAsia"/>
        </w:rPr>
        <w:t xml:space="preserve">AI/ML based </w:t>
      </w:r>
      <w:r>
        <w:rPr>
          <w:rFonts w:eastAsiaTheme="minorEastAsia"/>
        </w:rPr>
        <w:t xml:space="preserve">BM </w:t>
      </w:r>
      <w:r w:rsidRPr="00815DDC">
        <w:rPr>
          <w:rFonts w:eastAsia="等线"/>
          <w:lang w:eastAsia="zh-CN"/>
        </w:rPr>
        <w:t>and got following proposals</w:t>
      </w:r>
      <w:r>
        <w:rPr>
          <w:rFonts w:eastAsia="等线"/>
          <w:lang w:eastAsia="zh-CN"/>
        </w:rPr>
        <w:t>:</w:t>
      </w:r>
    </w:p>
    <w:p w14:paraId="6D683FAE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T</w:t>
      </w:r>
      <w:r w:rsidRPr="005A7E14">
        <w:rPr>
          <w:rFonts w:eastAsia="等线"/>
          <w:b/>
          <w:lang w:val="en-US" w:eastAsia="zh-CN"/>
        </w:rPr>
        <w:t xml:space="preserve">o refine the definition of </w:t>
      </w:r>
      <w:r w:rsidRPr="00615E88">
        <w:rPr>
          <w:rFonts w:eastAsia="等线"/>
          <w:b/>
          <w:i/>
          <w:u w:val="single"/>
          <w:lang w:val="en-US" w:eastAsia="zh-CN"/>
        </w:rPr>
        <w:t>RSRP accuracy</w:t>
      </w:r>
      <w:r>
        <w:rPr>
          <w:rFonts w:eastAsia="等线" w:hint="eastAsia"/>
          <w:b/>
          <w:lang w:val="en-US" w:eastAsia="zh-CN"/>
        </w:rPr>
        <w:t>,</w:t>
      </w:r>
      <w:r>
        <w:rPr>
          <w:rFonts w:eastAsia="等线"/>
          <w:b/>
          <w:lang w:val="en-US" w:eastAsia="zh-CN"/>
        </w:rPr>
        <w:t xml:space="preserve"> following options should be further clarified,</w:t>
      </w:r>
    </w:p>
    <w:p w14:paraId="535FE5DA" w14:textId="77777777" w:rsidR="00530AD6" w:rsidRPr="006F35E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the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RSRP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difference between the ideal(or measured) L1-RSRP of Top-1 predicted beam and the ideal(or measured) L1-RSRP of the Top-1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ideal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>beam</w:t>
      </w:r>
    </w:p>
    <w:p w14:paraId="2101CEEA" w14:textId="77777777" w:rsidR="00530AD6" w:rsidRPr="006F35E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2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the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RSRP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difference between the predicted L1-RSRP of Top-1 predicted beam and the ideal(or measured) L1-RSRP of the Top-1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ideal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beam</w:t>
      </w:r>
    </w:p>
    <w:p w14:paraId="5D6B9E01" w14:textId="4F9B901E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3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the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RSRP </w:t>
      </w:r>
      <w:r w:rsidRPr="006F35E2">
        <w:rPr>
          <w:rFonts w:ascii="Times New Roman" w:eastAsia="等线" w:hAnsi="Times New Roman"/>
          <w:b/>
          <w:sz w:val="20"/>
          <w:szCs w:val="20"/>
          <w:lang w:eastAsia="zh-CN"/>
        </w:rPr>
        <w:t>difference between the predicted L1-RSRP of Top-1 predicted beam and the ideal(or measured) L1-RSRP of the Top-1 predicted beam</w:t>
      </w:r>
    </w:p>
    <w:p w14:paraId="5BB3D679" w14:textId="77777777" w:rsidR="00D351B3" w:rsidRPr="00D351B3" w:rsidRDefault="00D351B3" w:rsidP="00D351B3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eastAsia="zh-CN"/>
        </w:rPr>
      </w:pPr>
      <w:r w:rsidRPr="00D351B3">
        <w:rPr>
          <w:rFonts w:eastAsia="等线"/>
          <w:b/>
          <w:lang w:val="en-US" w:eastAsia="zh-CN"/>
        </w:rPr>
        <w:lastRenderedPageBreak/>
        <w:t xml:space="preserve">Observation 1: </w:t>
      </w:r>
      <w:r w:rsidRPr="00D351B3">
        <w:rPr>
          <w:rFonts w:eastAsia="等线"/>
          <w:b/>
          <w:lang w:eastAsia="zh-CN"/>
        </w:rPr>
        <w:t xml:space="preserve">For option3, </w:t>
      </w:r>
      <w:r w:rsidRPr="00D351B3">
        <w:rPr>
          <w:rFonts w:eastAsia="等线" w:hint="eastAsia"/>
          <w:b/>
          <w:lang w:eastAsia="zh-CN"/>
        </w:rPr>
        <w:t>when the Top-1 predicted beam isn't the ideal beam</w:t>
      </w:r>
      <w:r w:rsidRPr="00D351B3">
        <w:rPr>
          <w:rFonts w:eastAsia="等线"/>
          <w:b/>
          <w:lang w:eastAsia="zh-CN"/>
        </w:rPr>
        <w:t xml:space="preserve">, </w:t>
      </w:r>
      <w:r w:rsidRPr="00D351B3">
        <w:rPr>
          <w:rFonts w:eastAsia="等线" w:hint="eastAsia"/>
          <w:b/>
          <w:lang w:eastAsia="zh-CN"/>
        </w:rPr>
        <w:t>even if the AI</w:t>
      </w:r>
      <w:r w:rsidRPr="00D351B3">
        <w:rPr>
          <w:rFonts w:eastAsia="等线"/>
          <w:b/>
          <w:lang w:eastAsia="zh-CN"/>
        </w:rPr>
        <w:t>/ML</w:t>
      </w:r>
      <w:r w:rsidRPr="00D351B3">
        <w:rPr>
          <w:rFonts w:eastAsia="等线" w:hint="eastAsia"/>
          <w:b/>
          <w:lang w:eastAsia="zh-CN"/>
        </w:rPr>
        <w:t xml:space="preserve"> prediction accurately predicts the RSRP and achieves an outstanding RSRP accuracy KPI</w:t>
      </w:r>
      <w:r>
        <w:rPr>
          <w:rFonts w:eastAsia="等线"/>
          <w:b/>
          <w:lang w:eastAsia="zh-CN"/>
        </w:rPr>
        <w:t xml:space="preserve">(by </w:t>
      </w:r>
      <w:r w:rsidRPr="006F35E2">
        <w:rPr>
          <w:rFonts w:eastAsia="等线"/>
          <w:b/>
          <w:lang w:eastAsia="zh-CN"/>
        </w:rPr>
        <w:t xml:space="preserve">the </w:t>
      </w:r>
      <w:r>
        <w:rPr>
          <w:rFonts w:eastAsia="等线"/>
          <w:b/>
          <w:lang w:eastAsia="zh-CN"/>
        </w:rPr>
        <w:t xml:space="preserve">RSRP </w:t>
      </w:r>
      <w:r w:rsidRPr="006F35E2">
        <w:rPr>
          <w:rFonts w:eastAsia="等线"/>
          <w:b/>
          <w:lang w:eastAsia="zh-CN"/>
        </w:rPr>
        <w:t>difference between the predicted L1-RSRP of Top-1 predicted beam and the ideal(or measured) L1-RSRP of the Top-1 predicted beam</w:t>
      </w:r>
      <w:r>
        <w:rPr>
          <w:rFonts w:eastAsia="等线"/>
          <w:b/>
          <w:lang w:eastAsia="zh-CN"/>
        </w:rPr>
        <w:t>)</w:t>
      </w:r>
      <w:r w:rsidRPr="00D351B3">
        <w:rPr>
          <w:rFonts w:eastAsia="等线" w:hint="eastAsia"/>
          <w:b/>
          <w:lang w:eastAsia="zh-CN"/>
        </w:rPr>
        <w:t>, it's difficult to assert that the predicted result could be effectively utilized.</w:t>
      </w:r>
    </w:p>
    <w:p w14:paraId="049972A5" w14:textId="32FA8924" w:rsidR="00530AD6" w:rsidRPr="00891482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Regarding the model output tests, t</w:t>
      </w:r>
      <w:r w:rsidRPr="00891482">
        <w:rPr>
          <w:rFonts w:eastAsia="等线"/>
          <w:b/>
          <w:lang w:val="en-US" w:eastAsia="zh-CN"/>
        </w:rPr>
        <w:t xml:space="preserve">he selection of metrics depends on the </w:t>
      </w:r>
      <w:r w:rsidRPr="00EB1C0A">
        <w:rPr>
          <w:rFonts w:eastAsia="等线"/>
          <w:b/>
          <w:lang w:val="en-US" w:eastAsia="zh-CN"/>
        </w:rPr>
        <w:t xml:space="preserve">progress </w:t>
      </w:r>
      <w:r w:rsidRPr="00891482">
        <w:rPr>
          <w:rFonts w:eastAsia="等线"/>
          <w:b/>
          <w:lang w:val="en-US" w:eastAsia="zh-CN"/>
        </w:rPr>
        <w:t xml:space="preserve">in RAN1, </w:t>
      </w:r>
    </w:p>
    <w:p w14:paraId="0DCFD519" w14:textId="77777777" w:rsidR="00530AD6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is the only reported content,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beam prediction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may be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the only available KPI accordingly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(also depends on the 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>refine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d</w:t>
      </w:r>
      <w:r w:rsidRPr="00716956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definition of </w:t>
      </w:r>
      <w:r w:rsidRPr="00CC2588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accuracy</w:t>
      </w:r>
      <w:r w:rsidRPr="00DE0E3E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in RAN4</w:t>
      </w:r>
      <w:r w:rsidRPr="00CC2588">
        <w:rPr>
          <w:rFonts w:ascii="Times New Roman" w:eastAsia="等线" w:hAnsi="Times New Roman"/>
          <w:b/>
          <w:sz w:val="20"/>
          <w:szCs w:val="20"/>
          <w:lang w:eastAsia="zh-CN"/>
        </w:rPr>
        <w:t>)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,</w:t>
      </w:r>
    </w:p>
    <w:p w14:paraId="792ED98D" w14:textId="77777777" w:rsidR="00530AD6" w:rsidRPr="00891482" w:rsidRDefault="00530AD6" w:rsidP="00530AD6">
      <w:pPr>
        <w:pStyle w:val="af8"/>
        <w:numPr>
          <w:ilvl w:val="0"/>
          <w:numId w:val="4"/>
        </w:numPr>
        <w:spacing w:beforeLines="10" w:before="24" w:afterLines="10" w:after="24" w:line="360" w:lineRule="exact"/>
        <w:ind w:left="1208" w:hanging="357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 both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Beam information on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 </w:t>
      </w:r>
      <w:r w:rsidRPr="00891482">
        <w:rPr>
          <w:rFonts w:ascii="Times New Roman" w:eastAsia="等线" w:hAnsi="Times New Roman"/>
          <w:b/>
          <w:i/>
          <w:sz w:val="20"/>
          <w:szCs w:val="20"/>
          <w:lang w:eastAsia="zh-CN"/>
        </w:rPr>
        <w:t>RSRP of predicted Top K beam(s) among a set of beams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are reported by the UE, both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b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eam prediction accuracy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and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 w:rsidRPr="00891482">
        <w:rPr>
          <w:rFonts w:ascii="Times New Roman" w:eastAsia="等线" w:hAnsi="Times New Roman"/>
          <w:b/>
          <w:sz w:val="20"/>
          <w:szCs w:val="20"/>
          <w:u w:val="single"/>
          <w:lang w:eastAsia="zh-CN"/>
        </w:rPr>
        <w:t>RSRP accuracy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 w:val="20"/>
          <w:szCs w:val="20"/>
          <w:lang w:eastAsia="zh-CN"/>
        </w:rPr>
        <w:t>could</w:t>
      </w:r>
      <w:r w:rsidRPr="0089148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be utilized as RAN4 test KPIs.</w:t>
      </w:r>
    </w:p>
    <w:p w14:paraId="155CDC47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815DDC">
        <w:rPr>
          <w:rFonts w:eastAsia="等线"/>
          <w:b/>
          <w:lang w:val="en-US" w:eastAsia="zh-CN"/>
        </w:rPr>
        <w:t xml:space="preserve">: </w:t>
      </w:r>
      <w:r w:rsidRPr="00B92282">
        <w:rPr>
          <w:rFonts w:eastAsia="等线"/>
          <w:b/>
          <w:lang w:val="en-US" w:eastAsia="zh-CN"/>
        </w:rPr>
        <w:t xml:space="preserve">UE can monitor the performance of AI/ML based CSI model/functionality through </w:t>
      </w:r>
      <w:r w:rsidRPr="004A4165">
        <w:rPr>
          <w:rFonts w:eastAsia="等线"/>
          <w:b/>
          <w:u w:val="single"/>
          <w:lang w:val="en-US" w:eastAsia="zh-CN"/>
        </w:rPr>
        <w:t>RSRP accuracy</w:t>
      </w:r>
      <w:r w:rsidRPr="0089148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or</w:t>
      </w:r>
      <w:r w:rsidRPr="00891482">
        <w:rPr>
          <w:rFonts w:eastAsia="等线"/>
          <w:b/>
          <w:lang w:val="en-US" w:eastAsia="zh-CN"/>
        </w:rPr>
        <w:t xml:space="preserve"> </w:t>
      </w:r>
      <w:r w:rsidRPr="004A4165">
        <w:rPr>
          <w:rFonts w:eastAsia="等线"/>
          <w:b/>
          <w:u w:val="single"/>
          <w:lang w:val="en-US" w:eastAsia="zh-CN"/>
        </w:rPr>
        <w:t>Beam prediction accuracy</w:t>
      </w:r>
      <w:r>
        <w:rPr>
          <w:rFonts w:eastAsia="等线"/>
          <w:b/>
          <w:lang w:val="en-US" w:eastAsia="zh-CN"/>
        </w:rPr>
        <w:t xml:space="preserve">, </w:t>
      </w:r>
      <w:r w:rsidRPr="00EB1C0A">
        <w:rPr>
          <w:rFonts w:eastAsia="等线"/>
          <w:b/>
          <w:lang w:val="en-US" w:eastAsia="zh-CN"/>
        </w:rPr>
        <w:t xml:space="preserve">depends on the </w:t>
      </w:r>
      <w:r>
        <w:rPr>
          <w:rFonts w:eastAsia="等线"/>
          <w:b/>
          <w:lang w:val="en-US" w:eastAsia="zh-CN"/>
        </w:rPr>
        <w:t>progress</w:t>
      </w:r>
      <w:r w:rsidRPr="00EB1C0A">
        <w:rPr>
          <w:rFonts w:eastAsia="等线"/>
          <w:b/>
          <w:lang w:val="en-US" w:eastAsia="zh-CN"/>
        </w:rPr>
        <w:t xml:space="preserve"> in RAN1</w:t>
      </w:r>
      <w:r w:rsidRPr="00B92282">
        <w:rPr>
          <w:rFonts w:eastAsia="等线"/>
          <w:b/>
          <w:lang w:val="en-US" w:eastAsia="zh-CN"/>
        </w:rPr>
        <w:t>.</w:t>
      </w:r>
    </w:p>
    <w:p w14:paraId="267B528E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S</w:t>
      </w:r>
      <w:r w:rsidRPr="003913DF">
        <w:rPr>
          <w:rFonts w:eastAsia="等线"/>
          <w:b/>
          <w:lang w:val="en-US" w:eastAsia="zh-CN"/>
        </w:rPr>
        <w:t>tability of the performance monitoring and decision-making mechanism should be considered to mitigate the impact of random effects on monitoring outcomes</w:t>
      </w:r>
      <w:r>
        <w:rPr>
          <w:rFonts w:eastAsia="等线"/>
          <w:b/>
          <w:lang w:val="en-US" w:eastAsia="zh-CN"/>
        </w:rPr>
        <w:t>.</w:t>
      </w:r>
    </w:p>
    <w:p w14:paraId="1872E443" w14:textId="77777777" w:rsidR="00530AD6" w:rsidRDefault="00530AD6" w:rsidP="00530AD6">
      <w:pPr>
        <w:spacing w:beforeLines="20" w:before="48" w:afterLines="20" w:after="48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0AAB8B73" w14:textId="77777777" w:rsidR="00530AD6" w:rsidRPr="00815DDC" w:rsidRDefault="00530AD6" w:rsidP="00530AD6">
      <w:pPr>
        <w:pStyle w:val="1"/>
        <w:numPr>
          <w:ilvl w:val="0"/>
          <w:numId w:val="6"/>
        </w:numPr>
        <w:spacing w:beforeLines="10" w:before="24" w:afterLines="10" w:after="24" w:line="360" w:lineRule="exact"/>
        <w:ind w:left="720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72117B96" w14:textId="77777777" w:rsidR="00530AD6" w:rsidRDefault="00530AD6" w:rsidP="00530AD6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p w14:paraId="23BF2E44" w14:textId="77777777" w:rsidR="00530AD6" w:rsidRPr="009A30C5" w:rsidRDefault="00530AD6" w:rsidP="00530AD6">
      <w:pPr>
        <w:spacing w:beforeLines="10" w:before="24" w:afterLines="10" w:after="24" w:line="360" w:lineRule="exact"/>
        <w:ind w:left="720"/>
        <w:jc w:val="both"/>
        <w:rPr>
          <w:rFonts w:eastAsia="宋体"/>
          <w:lang w:eastAsia="zh-CN"/>
        </w:rPr>
      </w:pPr>
    </w:p>
    <w:p w14:paraId="7EC2BF8A" w14:textId="103B128A" w:rsidR="00530AD6" w:rsidRPr="00530AD6" w:rsidRDefault="00530AD6" w:rsidP="003019A2">
      <w:pPr>
        <w:pStyle w:val="00Text"/>
        <w:spacing w:beforeLines="10" w:before="24" w:afterLines="10" w:after="24" w:line="360" w:lineRule="exact"/>
        <w:rPr>
          <w:rFonts w:eastAsiaTheme="minorEastAsia"/>
          <w:lang w:val="en-GB"/>
        </w:rPr>
      </w:pPr>
    </w:p>
    <w:bookmarkEnd w:id="0"/>
    <w:bookmarkEnd w:id="1"/>
    <w:bookmarkEnd w:id="2"/>
    <w:p w14:paraId="41CD2F6A" w14:textId="77A0D603" w:rsidR="00530AD6" w:rsidRDefault="00530AD6" w:rsidP="003019A2">
      <w:pPr>
        <w:pStyle w:val="00Text"/>
        <w:spacing w:beforeLines="10" w:before="24" w:afterLines="10" w:after="24" w:line="360" w:lineRule="exact"/>
        <w:rPr>
          <w:rFonts w:eastAsiaTheme="minorEastAsia"/>
          <w:lang w:val="en-GB"/>
        </w:rPr>
      </w:pPr>
    </w:p>
    <w:sectPr w:rsidR="00530A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893A4" w14:textId="77777777" w:rsidR="005F4A8F" w:rsidRDefault="005F4A8F">
      <w:r>
        <w:separator/>
      </w:r>
    </w:p>
  </w:endnote>
  <w:endnote w:type="continuationSeparator" w:id="0">
    <w:p w14:paraId="7E55E8F1" w14:textId="77777777" w:rsidR="005F4A8F" w:rsidRDefault="005F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50C9A" w14:textId="77777777" w:rsidR="005F4A8F" w:rsidRDefault="005F4A8F">
      <w:r>
        <w:separator/>
      </w:r>
    </w:p>
  </w:footnote>
  <w:footnote w:type="continuationSeparator" w:id="0">
    <w:p w14:paraId="6C19E06C" w14:textId="77777777" w:rsidR="005F4A8F" w:rsidRDefault="005F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9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27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21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12"/>
  </w:num>
  <w:num w:numId="10">
    <w:abstractNumId w:val="25"/>
  </w:num>
  <w:num w:numId="11">
    <w:abstractNumId w:val="26"/>
  </w:num>
  <w:num w:numId="12">
    <w:abstractNumId w:val="3"/>
  </w:num>
  <w:num w:numId="13">
    <w:abstractNumId w:val="19"/>
  </w:num>
  <w:num w:numId="14">
    <w:abstractNumId w:val="22"/>
  </w:num>
  <w:num w:numId="15">
    <w:abstractNumId w:val="6"/>
  </w:num>
  <w:num w:numId="16">
    <w:abstractNumId w:val="29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1"/>
  </w:num>
  <w:num w:numId="21">
    <w:abstractNumId w:val="13"/>
  </w:num>
  <w:num w:numId="22">
    <w:abstractNumId w:val="4"/>
  </w:num>
  <w:num w:numId="23">
    <w:abstractNumId w:val="8"/>
  </w:num>
  <w:num w:numId="24">
    <w:abstractNumId w:val="34"/>
  </w:num>
  <w:num w:numId="25">
    <w:abstractNumId w:val="5"/>
  </w:num>
  <w:num w:numId="26">
    <w:abstractNumId w:val="15"/>
  </w:num>
  <w:num w:numId="27">
    <w:abstractNumId w:val="33"/>
  </w:num>
  <w:num w:numId="28">
    <w:abstractNumId w:val="28"/>
  </w:num>
  <w:num w:numId="29">
    <w:abstractNumId w:val="32"/>
  </w:num>
  <w:num w:numId="30">
    <w:abstractNumId w:val="9"/>
  </w:num>
  <w:num w:numId="31">
    <w:abstractNumId w:val="16"/>
  </w:num>
  <w:num w:numId="32">
    <w:abstractNumId w:val="23"/>
  </w:num>
  <w:num w:numId="33">
    <w:abstractNumId w:val="30"/>
  </w:num>
  <w:num w:numId="34">
    <w:abstractNumId w:val="18"/>
  </w:num>
  <w:num w:numId="3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51B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2622</TotalTime>
  <Pages>1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270</cp:revision>
  <dcterms:created xsi:type="dcterms:W3CDTF">2023-04-10T08:26:00Z</dcterms:created>
  <dcterms:modified xsi:type="dcterms:W3CDTF">2024-09-30T05:22:00Z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